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BA8" w:rsidRPr="002D0431" w:rsidRDefault="00790BA8" w:rsidP="00573CC6">
                            <w:pPr>
                              <w:pStyle w:val="Glavatekst"/>
                              <w:rPr>
                                <w:b/>
                                <w:color w:val="365F91" w:themeColor="accent1" w:themeShade="BF"/>
                              </w:rPr>
                            </w:pPr>
                            <w:r>
                              <w:rPr>
                                <w:b/>
                                <w:color w:val="365F91" w:themeColor="accent1" w:themeShade="BF"/>
                              </w:rPr>
                              <w:t>Področje za nabavno dejavnost</w:t>
                            </w:r>
                          </w:p>
                          <w:p w:rsidR="00790BA8" w:rsidRPr="002D0431" w:rsidRDefault="00790BA8" w:rsidP="00573CC6">
                            <w:pPr>
                              <w:pStyle w:val="Glavatekst"/>
                              <w:rPr>
                                <w:color w:val="365F91" w:themeColor="accent1" w:themeShade="BF"/>
                              </w:rPr>
                            </w:pPr>
                          </w:p>
                          <w:p w:rsidR="00790BA8" w:rsidRPr="007F1B14" w:rsidRDefault="00790BA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790BA8" w:rsidRPr="002D0431" w:rsidRDefault="00790BA8" w:rsidP="00573CC6">
                      <w:pPr>
                        <w:pStyle w:val="Glavatekst"/>
                        <w:rPr>
                          <w:b/>
                          <w:color w:val="365F91" w:themeColor="accent1" w:themeShade="BF"/>
                        </w:rPr>
                      </w:pPr>
                      <w:r>
                        <w:rPr>
                          <w:b/>
                          <w:color w:val="365F91" w:themeColor="accent1" w:themeShade="BF"/>
                        </w:rPr>
                        <w:t>Področje za nabavno dejavnost</w:t>
                      </w:r>
                    </w:p>
                    <w:p w:rsidR="00790BA8" w:rsidRPr="002D0431" w:rsidRDefault="00790BA8" w:rsidP="00573CC6">
                      <w:pPr>
                        <w:pStyle w:val="Glavatekst"/>
                        <w:rPr>
                          <w:color w:val="365F91" w:themeColor="accent1" w:themeShade="BF"/>
                        </w:rPr>
                      </w:pPr>
                    </w:p>
                    <w:p w:rsidR="00790BA8" w:rsidRPr="007F1B14" w:rsidRDefault="00790BA8"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00361159">
        <w:rPr>
          <w:rFonts w:ascii="Arial Narrow" w:hAnsi="Arial Narrow"/>
          <w:b/>
        </w:rPr>
        <w:t>845080102-009-19/2</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EC21A9" w:rsidRPr="001305B7" w:rsidRDefault="00361159" w:rsidP="00CB720C">
      <w:pPr>
        <w:rPr>
          <w:rFonts w:ascii="Arial Narrow" w:hAnsi="Arial Narrow"/>
          <w:b/>
          <w:bCs/>
          <w:sz w:val="28"/>
          <w:szCs w:val="28"/>
        </w:rPr>
      </w:pPr>
      <w:r>
        <w:rPr>
          <w:rFonts w:ascii="Arial Narrow" w:hAnsi="Arial Narrow"/>
          <w:b/>
          <w:bCs/>
          <w:sz w:val="28"/>
          <w:szCs w:val="28"/>
        </w:rPr>
        <w:t>Izvedba popisov poslovnih procesov v UKCL</w:t>
      </w:r>
    </w:p>
    <w:p w:rsidR="001305B7" w:rsidRPr="00E20876" w:rsidRDefault="001305B7"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sidR="009067CC">
        <w:rPr>
          <w:rFonts w:ascii="Arial Narrow" w:hAnsi="Arial Narrow" w:cs="Arial"/>
        </w:rPr>
        <w:t xml:space="preserve"> </w:t>
      </w:r>
      <w:r w:rsidR="00675379">
        <w:rPr>
          <w:rFonts w:ascii="Arial Narrow" w:hAnsi="Arial Narrow"/>
          <w:b/>
          <w:u w:val="single"/>
        </w:rPr>
        <w:t>30.7.2019</w:t>
      </w:r>
      <w:r w:rsidR="009067CC">
        <w:rPr>
          <w:rFonts w:ascii="Arial Narrow" w:hAnsi="Arial Narrow"/>
        </w:rPr>
        <w:t xml:space="preserve"> </w:t>
      </w:r>
      <w:r w:rsidR="005E0406">
        <w:rPr>
          <w:rFonts w:ascii="Arial Narrow" w:hAnsi="Arial Narrow" w:cs="Arial"/>
          <w:i/>
        </w:rPr>
        <w:t xml:space="preserve"> </w:t>
      </w:r>
      <w:r w:rsidRPr="005E0406">
        <w:rPr>
          <w:rFonts w:ascii="Arial Narrow" w:hAnsi="Arial Narrow"/>
          <w:b/>
        </w:rPr>
        <w:t xml:space="preserve">do </w:t>
      </w:r>
      <w:r w:rsidR="007F0EF7">
        <w:rPr>
          <w:rFonts w:ascii="Arial Narrow" w:hAnsi="Arial Narrow"/>
          <w:b/>
        </w:rPr>
        <w:t xml:space="preserve"> </w:t>
      </w:r>
      <w:r w:rsidR="00491E79"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675379">
        <w:rPr>
          <w:rFonts w:ascii="Arial Narrow" w:hAnsi="Arial Narrow"/>
          <w:b/>
          <w:u w:val="single"/>
        </w:rPr>
        <w:t xml:space="preserve">30.7.2019 </w:t>
      </w:r>
      <w:bookmarkStart w:id="0" w:name="_GoBack"/>
      <w:bookmarkEnd w:id="0"/>
      <w:r w:rsidRPr="005E0406">
        <w:rPr>
          <w:rFonts w:ascii="Arial Narrow" w:hAnsi="Arial Narrow"/>
        </w:rPr>
        <w:t xml:space="preserve"> in se bo začelo </w:t>
      </w:r>
      <w:r w:rsidRPr="005E0406">
        <w:rPr>
          <w:rFonts w:ascii="Arial Narrow" w:hAnsi="Arial Narrow"/>
          <w:b/>
        </w:rPr>
        <w:t xml:space="preserve">ob </w:t>
      </w:r>
      <w:r w:rsidR="007F0EF7">
        <w:rPr>
          <w:rFonts w:ascii="Arial Narrow" w:hAnsi="Arial Narrow"/>
          <w:b/>
        </w:rPr>
        <w:t>10.</w:t>
      </w:r>
      <w:r w:rsidR="00163462">
        <w:rPr>
          <w:rFonts w:ascii="Arial Narrow" w:hAnsi="Arial Narrow"/>
          <w:b/>
        </w:rPr>
        <w:t>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361159">
        <w:rPr>
          <w:rFonts w:ascii="Arial Narrow" w:hAnsi="Arial Narrow"/>
          <w:b/>
          <w:u w:val="single"/>
        </w:rPr>
        <w:t>3</w:t>
      </w:r>
      <w:r w:rsidR="00423C10">
        <w:rPr>
          <w:rFonts w:ascii="Arial Narrow" w:hAnsi="Arial Narrow"/>
          <w:b/>
          <w:u w:val="single"/>
        </w:rPr>
        <w:t>1.12</w:t>
      </w:r>
      <w:r w:rsidR="00361159">
        <w:rPr>
          <w:rFonts w:ascii="Arial Narrow" w:hAnsi="Arial Narrow"/>
          <w:b/>
          <w:u w:val="single"/>
        </w:rPr>
        <w:t>.2019</w:t>
      </w:r>
    </w:p>
    <w:p w:rsidR="00CB720C" w:rsidRPr="00E20876" w:rsidRDefault="00CB720C" w:rsidP="00CB720C">
      <w:pPr>
        <w:pStyle w:val="Noga"/>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CB720C" w:rsidRPr="00F26870"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00F26870" w:rsidRPr="00F26870">
        <w:rPr>
          <w:rFonts w:ascii="Arial Narrow" w:hAnsi="Arial Narrow"/>
          <w:b/>
          <w:bCs/>
          <w:i/>
          <w:iCs/>
        </w:rPr>
        <w:t>v.</w:t>
      </w:r>
      <w:r w:rsidR="00F26870">
        <w:rPr>
          <w:rFonts w:ascii="Arial Narrow" w:hAnsi="Arial Narrow"/>
          <w:b/>
          <w:bCs/>
          <w:i/>
          <w:iCs/>
        </w:rPr>
        <w:t xml:space="preserve"> </w:t>
      </w:r>
      <w:r w:rsidR="00F26870" w:rsidRPr="00F26870">
        <w:rPr>
          <w:rFonts w:ascii="Arial Narrow" w:hAnsi="Arial Narrow"/>
          <w:b/>
          <w:bCs/>
          <w:i/>
          <w:iCs/>
        </w:rPr>
        <w:t xml:space="preserve">d. </w:t>
      </w:r>
      <w:r w:rsidRPr="00F26870">
        <w:rPr>
          <w:rFonts w:ascii="Arial Narrow" w:hAnsi="Arial Narrow"/>
          <w:b/>
          <w:bCs/>
          <w:iCs/>
        </w:rPr>
        <w:t>g</w:t>
      </w:r>
      <w:r w:rsidRPr="00F26870">
        <w:rPr>
          <w:rFonts w:ascii="Arial Narrow" w:hAnsi="Arial Narrow"/>
          <w:b/>
        </w:rPr>
        <w:t>eneralni direktor</w:t>
      </w:r>
    </w:p>
    <w:p w:rsidR="00CB720C" w:rsidRPr="00F26870" w:rsidRDefault="00F26870" w:rsidP="00CB720C">
      <w:pPr>
        <w:rPr>
          <w:rFonts w:ascii="Arial Narrow" w:hAnsi="Arial Narrow"/>
          <w:b/>
        </w:rPr>
      </w:pPr>
      <w:r w:rsidRPr="00F26870">
        <w:rPr>
          <w:rFonts w:ascii="Arial Narrow" w:hAnsi="Arial Narrow"/>
          <w:b/>
        </w:rPr>
        <w:tab/>
      </w:r>
      <w:r w:rsidRPr="00F26870">
        <w:rPr>
          <w:rFonts w:ascii="Arial Narrow" w:hAnsi="Arial Narrow"/>
          <w:b/>
        </w:rPr>
        <w:tab/>
      </w:r>
      <w:r w:rsidRPr="00F26870">
        <w:rPr>
          <w:rFonts w:ascii="Arial Narrow" w:hAnsi="Arial Narrow"/>
          <w:b/>
        </w:rPr>
        <w:tab/>
        <w:t xml:space="preserve">             </w:t>
      </w:r>
      <w:r w:rsidR="00CB720C" w:rsidRPr="00F26870">
        <w:rPr>
          <w:rFonts w:ascii="Arial Narrow" w:hAnsi="Arial Narrow"/>
          <w:b/>
        </w:rPr>
        <w:t xml:space="preserve"> </w:t>
      </w:r>
      <w:r w:rsidRPr="00F26870">
        <w:rPr>
          <w:b/>
        </w:rPr>
        <w:t xml:space="preserve">                     Teodor Žepič, univ. dipl. pol</w:t>
      </w:r>
      <w:r w:rsidR="00CB720C" w:rsidRPr="00F26870">
        <w:rPr>
          <w:rFonts w:ascii="Arial Narrow" w:hAnsi="Arial Narrow"/>
          <w:b/>
        </w:rPr>
        <w:t xml:space="preserve"> </w:t>
      </w:r>
    </w:p>
    <w:p w:rsidR="00CB720C" w:rsidRPr="00F26870"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163462" w:rsidRDefault="00163462" w:rsidP="00D16844">
      <w:pPr>
        <w:tabs>
          <w:tab w:val="left" w:pos="7380"/>
        </w:tabs>
        <w:ind w:right="83"/>
      </w:pPr>
    </w:p>
    <w:p w:rsidR="003051A9" w:rsidRDefault="003051A9" w:rsidP="00D16844">
      <w:pPr>
        <w:tabs>
          <w:tab w:val="left" w:pos="7380"/>
        </w:tabs>
        <w:ind w:right="83"/>
      </w:pPr>
    </w:p>
    <w:p w:rsidR="003051A9" w:rsidRPr="00A53D70" w:rsidRDefault="003051A9" w:rsidP="003051A9">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3051A9" w:rsidRDefault="003051A9" w:rsidP="003051A9">
      <w:pPr>
        <w:jc w:val="both"/>
        <w:rPr>
          <w:rFonts w:ascii="Arial Narrow" w:hAnsi="Arial Narrow" w:cs="Arial"/>
          <w:b/>
          <w:sz w:val="22"/>
          <w:szCs w:val="22"/>
          <w:u w:val="single"/>
        </w:rPr>
      </w:pPr>
    </w:p>
    <w:p w:rsidR="003051A9" w:rsidRPr="002F4770" w:rsidRDefault="003051A9" w:rsidP="00F82269">
      <w:pPr>
        <w:pStyle w:val="Odstavekseznama"/>
        <w:numPr>
          <w:ilvl w:val="1"/>
          <w:numId w:val="16"/>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3051A9" w:rsidRPr="002F4770" w:rsidRDefault="003051A9" w:rsidP="003051A9">
      <w:pPr>
        <w:tabs>
          <w:tab w:val="left" w:pos="567"/>
          <w:tab w:val="left" w:pos="708"/>
        </w:tabs>
        <w:spacing w:line="276" w:lineRule="auto"/>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3051A9" w:rsidRPr="00BC6203" w:rsidRDefault="003051A9" w:rsidP="003051A9">
      <w:pPr>
        <w:ind w:right="111"/>
        <w:jc w:val="both"/>
        <w:rPr>
          <w:rFonts w:ascii="Arial Narrow" w:hAnsi="Arial Narrow" w:cs="Arial"/>
          <w:b/>
          <w:sz w:val="22"/>
          <w:szCs w:val="22"/>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3051A9" w:rsidRPr="00BC6203" w:rsidRDefault="003051A9" w:rsidP="003051A9">
      <w:pPr>
        <w:ind w:right="111"/>
        <w:jc w:val="both"/>
        <w:rPr>
          <w:rFonts w:ascii="Arial Narrow" w:hAnsi="Arial Narrow" w:cs="Arial"/>
          <w:sz w:val="22"/>
          <w:szCs w:val="22"/>
        </w:rPr>
      </w:pP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710A9">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710A9">
        <w:rPr>
          <w:rFonts w:ascii="Arial Narrow" w:hAnsi="Arial Narrow"/>
          <w:sz w:val="22"/>
          <w:szCs w:val="22"/>
        </w:rPr>
        <w:t xml:space="preserve"> </w:t>
      </w:r>
      <w:r w:rsidRPr="00BC6203">
        <w:rPr>
          <w:rFonts w:ascii="Arial Narrow" w:hAnsi="Arial Narrow"/>
          <w:sz w:val="22"/>
          <w:szCs w:val="22"/>
        </w:rPr>
        <w:t>l. RS, št. 11/2011,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3051A9" w:rsidRDefault="003051A9" w:rsidP="003051A9">
      <w:pPr>
        <w:jc w:val="both"/>
        <w:rPr>
          <w:rFonts w:ascii="Arial Narrow" w:hAnsi="Arial Narrow" w:cs="Arial"/>
          <w:sz w:val="22"/>
          <w:szCs w:val="22"/>
        </w:rPr>
      </w:pPr>
    </w:p>
    <w:p w:rsidR="00F26870" w:rsidRDefault="00F26870" w:rsidP="003051A9">
      <w:pPr>
        <w:jc w:val="both"/>
        <w:rPr>
          <w:rFonts w:ascii="Arial Narrow" w:hAnsi="Arial Narrow" w:cs="Arial"/>
          <w:sz w:val="22"/>
          <w:szCs w:val="22"/>
        </w:rPr>
      </w:pPr>
    </w:p>
    <w:p w:rsidR="00F26870" w:rsidRPr="00BC6203" w:rsidRDefault="00F26870" w:rsidP="003051A9">
      <w:pPr>
        <w:jc w:val="both"/>
        <w:rPr>
          <w:rFonts w:ascii="Arial Narrow" w:hAnsi="Arial Narrow" w:cs="Arial"/>
          <w:sz w:val="22"/>
          <w:szCs w:val="22"/>
        </w:rPr>
      </w:pPr>
    </w:p>
    <w:p w:rsidR="003051A9" w:rsidRPr="00BC6203" w:rsidRDefault="003051A9" w:rsidP="003051A9">
      <w:pPr>
        <w:jc w:val="both"/>
        <w:rPr>
          <w:rFonts w:ascii="Arial Narrow" w:hAnsi="Arial Narrow"/>
          <w:b/>
          <w:bCs/>
          <w:sz w:val="22"/>
          <w:szCs w:val="22"/>
        </w:rPr>
      </w:pPr>
      <w:r w:rsidRPr="00BC6203">
        <w:rPr>
          <w:rFonts w:ascii="Arial Narrow" w:hAnsi="Arial Narrow"/>
          <w:b/>
          <w:bCs/>
          <w:sz w:val="22"/>
          <w:szCs w:val="22"/>
        </w:rPr>
        <w:lastRenderedPageBreak/>
        <w:t>3.1.1.      ESPD</w:t>
      </w:r>
    </w:p>
    <w:p w:rsidR="003051A9" w:rsidRPr="00BC6203" w:rsidRDefault="003051A9" w:rsidP="003051A9">
      <w:pPr>
        <w:jc w:val="both"/>
        <w:rPr>
          <w:rFonts w:ascii="Arial Narrow" w:hAnsi="Arial Narrow"/>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3051A9" w:rsidRPr="00BC6203" w:rsidRDefault="003051A9" w:rsidP="003051A9">
      <w:pPr>
        <w:ind w:left="1" w:hanging="1"/>
        <w:jc w:val="both"/>
        <w:rPr>
          <w:rFonts w:ascii="Arial Narrow" w:hAnsi="Arial Narrow"/>
          <w:iCs/>
          <w:strike/>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rsidR="003051A9" w:rsidRPr="00BC6203" w:rsidRDefault="003051A9" w:rsidP="003051A9">
      <w:pPr>
        <w:jc w:val="both"/>
        <w:rPr>
          <w:rFonts w:ascii="Arial Narrow" w:hAnsi="Arial Narrow"/>
          <w:color w:val="FF0000"/>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3051A9" w:rsidRPr="00BC6203" w:rsidRDefault="003051A9" w:rsidP="003051A9">
      <w:pPr>
        <w:ind w:left="720"/>
        <w:rPr>
          <w:rFonts w:ascii="Arial Narrow" w:hAnsi="Arial Narrow"/>
          <w:b/>
          <w:sz w:val="22"/>
          <w:szCs w:val="22"/>
        </w:rPr>
      </w:pPr>
    </w:p>
    <w:p w:rsidR="003051A9" w:rsidRPr="00BC6203" w:rsidRDefault="003051A9" w:rsidP="00C013E1">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3051A9" w:rsidRPr="00BC6203" w:rsidRDefault="003051A9" w:rsidP="003051A9">
      <w:pPr>
        <w:ind w:left="1080"/>
        <w:jc w:val="both"/>
        <w:rPr>
          <w:rFonts w:ascii="Arial Narrow" w:hAnsi="Arial Narrow"/>
          <w:b/>
          <w:sz w:val="22"/>
          <w:szCs w:val="22"/>
        </w:rPr>
      </w:pPr>
    </w:p>
    <w:p w:rsidR="003051A9" w:rsidRPr="00BC6203" w:rsidRDefault="003051A9" w:rsidP="003051A9">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3051A9" w:rsidRPr="00BC6203" w:rsidRDefault="003051A9" w:rsidP="003051A9">
      <w:pPr>
        <w:ind w:left="1080"/>
        <w:jc w:val="both"/>
        <w:rPr>
          <w:rFonts w:ascii="Arial Narrow" w:hAnsi="Arial Narrow"/>
          <w:b/>
          <w:sz w:val="22"/>
          <w:szCs w:val="22"/>
        </w:rPr>
      </w:pPr>
    </w:p>
    <w:p w:rsidR="003051A9" w:rsidRPr="00BC6203" w:rsidRDefault="003051A9" w:rsidP="00C013E1">
      <w:pPr>
        <w:numPr>
          <w:ilvl w:val="2"/>
          <w:numId w:val="9"/>
        </w:numPr>
        <w:jc w:val="both"/>
        <w:rPr>
          <w:rFonts w:ascii="Arial Narrow" w:hAnsi="Arial Narrow"/>
          <w:sz w:val="22"/>
          <w:szCs w:val="22"/>
        </w:rPr>
      </w:pPr>
      <w:r w:rsidRPr="00BC6203">
        <w:rPr>
          <w:rFonts w:ascii="Arial Narrow" w:hAnsi="Arial Narrow"/>
          <w:sz w:val="22"/>
          <w:szCs w:val="22"/>
        </w:rPr>
        <w:lastRenderedPageBreak/>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3051A9" w:rsidRPr="00BC6203" w:rsidRDefault="003051A9" w:rsidP="003051A9">
      <w:pPr>
        <w:rPr>
          <w:rFonts w:ascii="Arial Narrow" w:hAnsi="Arial Narrow"/>
          <w:sz w:val="22"/>
          <w:szCs w:val="22"/>
        </w:rPr>
      </w:pPr>
    </w:p>
    <w:p w:rsidR="003051A9" w:rsidRPr="00BC6203" w:rsidRDefault="003051A9" w:rsidP="00C013E1">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3051A9" w:rsidRPr="00BC6203" w:rsidRDefault="003051A9" w:rsidP="003051A9">
      <w:pPr>
        <w:rPr>
          <w:rFonts w:ascii="Arial Narrow" w:hAnsi="Arial Narrow"/>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51A9" w:rsidRPr="00BC6203" w:rsidRDefault="003051A9" w:rsidP="003051A9">
      <w:pPr>
        <w:rPr>
          <w:rFonts w:ascii="Arial Narrow" w:hAnsi="Arial Narrow"/>
          <w:strike/>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834606" w:rsidRDefault="00834606" w:rsidP="003051A9">
      <w:pPr>
        <w:jc w:val="both"/>
        <w:rPr>
          <w:rFonts w:ascii="Arial Narrow" w:hAnsi="Arial Narrow" w:cs="Arial"/>
          <w:sz w:val="22"/>
          <w:szCs w:val="22"/>
        </w:rPr>
      </w:pPr>
    </w:p>
    <w:p w:rsidR="00834606" w:rsidRPr="00EB2B05" w:rsidRDefault="00834606" w:rsidP="00834606">
      <w:pPr>
        <w:jc w:val="both"/>
        <w:rPr>
          <w:rFonts w:ascii="Arial Narrow" w:hAnsi="Arial Narrow"/>
          <w:b/>
          <w:highlight w:val="yellow"/>
        </w:rPr>
      </w:pPr>
      <w:r w:rsidRPr="00F61057">
        <w:rPr>
          <w:rFonts w:ascii="Arial Narrow" w:hAnsi="Arial Narrow"/>
          <w:b/>
          <w:highlight w:val="yellow"/>
        </w:rPr>
        <w:t xml:space="preserve">Ponudnik v informacijskem sistemu e-JN v razdelek »Predračun« naloži izpolnjen obrazec </w:t>
      </w:r>
      <w:r w:rsidR="00F61057" w:rsidRPr="00F61057">
        <w:rPr>
          <w:rFonts w:ascii="Arial Narrow" w:hAnsi="Arial Narrow" w:cs="Arial"/>
          <w:b/>
          <w:color w:val="0000FF"/>
          <w:highlight w:val="yellow"/>
        </w:rPr>
        <w:t>845080</w:t>
      </w:r>
      <w:r w:rsidR="00361159">
        <w:rPr>
          <w:rFonts w:ascii="Arial Narrow" w:hAnsi="Arial Narrow" w:cs="Arial"/>
          <w:b/>
          <w:color w:val="0000FF"/>
          <w:highlight w:val="yellow"/>
        </w:rPr>
        <w:t>102-009</w:t>
      </w:r>
      <w:r w:rsidR="00F61057" w:rsidRPr="00F61057">
        <w:rPr>
          <w:rFonts w:ascii="Arial Narrow" w:hAnsi="Arial Narrow" w:cs="Arial"/>
          <w:b/>
          <w:color w:val="0000FF"/>
          <w:highlight w:val="yellow"/>
        </w:rPr>
        <w:t>-1</w:t>
      </w:r>
      <w:r w:rsidR="00361159">
        <w:rPr>
          <w:rFonts w:ascii="Arial Narrow" w:hAnsi="Arial Narrow" w:cs="Arial"/>
          <w:b/>
          <w:color w:val="0000FF"/>
          <w:highlight w:val="yellow"/>
        </w:rPr>
        <w:t>9</w:t>
      </w:r>
      <w:r w:rsidRPr="00F61057">
        <w:rPr>
          <w:rFonts w:ascii="Arial Narrow" w:hAnsi="Arial Narrow"/>
          <w:b/>
          <w:highlight w:val="yellow"/>
        </w:rPr>
        <w:t xml:space="preserve">, ki je hkrati rekapitulacija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datoteki, ki bo dostopen na javnem odpiranju ponudb, obrazec </w:t>
      </w:r>
      <w:r w:rsidR="00F61057" w:rsidRPr="00F61057">
        <w:rPr>
          <w:rFonts w:ascii="Arial Narrow" w:hAnsi="Arial Narrow" w:cs="Arial"/>
          <w:b/>
          <w:color w:val="0000FF"/>
          <w:highlight w:val="yellow"/>
        </w:rPr>
        <w:t>845080</w:t>
      </w:r>
      <w:r w:rsidR="00361159">
        <w:rPr>
          <w:rFonts w:ascii="Arial Narrow" w:hAnsi="Arial Narrow" w:cs="Arial"/>
          <w:b/>
          <w:color w:val="0000FF"/>
          <w:highlight w:val="yellow"/>
        </w:rPr>
        <w:t>102-009-19</w:t>
      </w:r>
      <w:r w:rsidRPr="00F61057">
        <w:rPr>
          <w:rFonts w:ascii="Arial Narrow" w:hAnsi="Arial Narrow"/>
          <w:b/>
          <w:highlight w:val="yellow"/>
        </w:rPr>
        <w:t xml:space="preserve"> v </w:t>
      </w:r>
      <w:proofErr w:type="spellStart"/>
      <w:r w:rsidRPr="00F61057">
        <w:rPr>
          <w:rFonts w:ascii="Arial Narrow" w:hAnsi="Arial Narrow"/>
          <w:b/>
          <w:highlight w:val="yellow"/>
        </w:rPr>
        <w:t>excel</w:t>
      </w:r>
      <w:proofErr w:type="spellEnd"/>
      <w:r w:rsidRPr="00F61057">
        <w:rPr>
          <w:rFonts w:ascii="Arial Narrow" w:hAnsi="Arial Narrow"/>
          <w:b/>
          <w:highlight w:val="yellow"/>
        </w:rPr>
        <w:t xml:space="preserve"> datoteki pa naloži v razdelek  »Drugi dokumenti«. V primeru razhajanj med podatki o ceni/EM brez DDV v razdelku Predračun, ki je hkrati rekapitulacija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obliki in podatki o ceni/EM brez DDV v obrazcu </w:t>
      </w:r>
      <w:r w:rsidR="00361159">
        <w:rPr>
          <w:rFonts w:ascii="Arial Narrow" w:hAnsi="Arial Narrow" w:cs="Arial"/>
          <w:b/>
          <w:color w:val="0000FF"/>
          <w:highlight w:val="yellow"/>
        </w:rPr>
        <w:t>845080102-009-19</w:t>
      </w:r>
      <w:r w:rsidR="00F61057" w:rsidRPr="00F61057">
        <w:rPr>
          <w:rFonts w:ascii="Arial Narrow" w:hAnsi="Arial Narrow" w:cs="Arial"/>
          <w:b/>
          <w:color w:val="0000FF"/>
          <w:highlight w:val="yellow"/>
        </w:rPr>
        <w:t xml:space="preserve"> </w:t>
      </w:r>
      <w:r w:rsidRPr="00F61057">
        <w:rPr>
          <w:rFonts w:ascii="Arial Narrow" w:hAnsi="Arial Narrow"/>
          <w:b/>
          <w:highlight w:val="yellow"/>
        </w:rPr>
        <w:t xml:space="preserve">v </w:t>
      </w:r>
      <w:proofErr w:type="spellStart"/>
      <w:r w:rsidRPr="00F61057">
        <w:rPr>
          <w:rFonts w:ascii="Arial Narrow" w:hAnsi="Arial Narrow"/>
          <w:b/>
          <w:highlight w:val="yellow"/>
        </w:rPr>
        <w:t>excel</w:t>
      </w:r>
      <w:proofErr w:type="spellEnd"/>
      <w:r w:rsidRPr="00F61057">
        <w:rPr>
          <w:rFonts w:ascii="Arial Narrow" w:hAnsi="Arial Narrow"/>
          <w:b/>
          <w:highlight w:val="yellow"/>
        </w:rPr>
        <w:t xml:space="preserve"> datoteki naloženim v razdelek »Drugi dokumenti«, veljajo podatki o ceni/EM brez DDV v razdelku Predračun v </w:t>
      </w:r>
      <w:proofErr w:type="spellStart"/>
      <w:r w:rsidRPr="00F61057">
        <w:rPr>
          <w:rFonts w:ascii="Arial Narrow" w:hAnsi="Arial Narrow"/>
          <w:b/>
          <w:highlight w:val="yellow"/>
        </w:rPr>
        <w:t>pdf</w:t>
      </w:r>
      <w:proofErr w:type="spellEnd"/>
      <w:r w:rsidRPr="00F61057">
        <w:rPr>
          <w:rFonts w:ascii="Arial Narrow" w:hAnsi="Arial Narrow"/>
          <w:b/>
          <w:highlight w:val="yellow"/>
        </w:rPr>
        <w:t xml:space="preserve"> obliki.</w:t>
      </w:r>
      <w:r w:rsidR="00130C57">
        <w:rPr>
          <w:rFonts w:ascii="Arial Narrow" w:hAnsi="Arial Narrow"/>
          <w:b/>
          <w:highlight w:val="yellow"/>
        </w:rPr>
        <w:t xml:space="preserve"> V kolikor ponudnik ne bo v razdelek rekapitulacija-predračun naložil ustreznega dokumenta bo ponudbo naročnik kot nedopustno izločil iz postopka. </w:t>
      </w:r>
    </w:p>
    <w:p w:rsidR="003051A9" w:rsidRDefault="003051A9" w:rsidP="003051A9">
      <w:pPr>
        <w:jc w:val="both"/>
        <w:rPr>
          <w:rFonts w:ascii="Arial Narrow" w:hAnsi="Arial Narrow" w:cs="Arial"/>
          <w:color w:val="FF0000"/>
          <w:sz w:val="22"/>
          <w:szCs w:val="22"/>
        </w:rPr>
      </w:pPr>
    </w:p>
    <w:p w:rsidR="0097587A" w:rsidRPr="0097587A" w:rsidRDefault="0097587A" w:rsidP="0097587A">
      <w:pPr>
        <w:jc w:val="both"/>
        <w:rPr>
          <w:rStyle w:val="Krepko"/>
          <w:rFonts w:ascii="Arial Narrow" w:hAnsi="Arial Narrow"/>
          <w:b w:val="0"/>
          <w:bCs w:val="0"/>
          <w:sz w:val="22"/>
          <w:szCs w:val="22"/>
        </w:rPr>
      </w:pPr>
      <w:r w:rsidRPr="0097587A">
        <w:rPr>
          <w:rStyle w:val="Krepko"/>
          <w:rFonts w:ascii="Arial Narrow" w:hAnsi="Arial Narrow"/>
          <w:sz w:val="22"/>
          <w:szCs w:val="22"/>
        </w:rPr>
        <w:t>Pozivi za dopolnitev/pojasnilo ponudbe naročnik posreduje ponudniku preko sistema e-JN. Ponudnik dopolnitev/pojasnilo ponudbene dokumentacije posreduje preko sistema e-JN do zahtevanega roka, ki ga določi naročnik.</w:t>
      </w:r>
    </w:p>
    <w:p w:rsidR="0097587A" w:rsidRPr="0097587A" w:rsidRDefault="0097587A" w:rsidP="003051A9">
      <w:pPr>
        <w:jc w:val="both"/>
        <w:rPr>
          <w:rFonts w:ascii="Arial Narrow" w:hAnsi="Arial Narrow" w:cs="Arial"/>
          <w:sz w:val="22"/>
          <w:szCs w:val="22"/>
        </w:rPr>
      </w:pPr>
    </w:p>
    <w:p w:rsidR="003051A9"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913A3C" w:rsidRPr="00BC6203" w:rsidRDefault="00913A3C" w:rsidP="00913A3C">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lastRenderedPageBreak/>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F66732">
        <w:rPr>
          <w:rFonts w:ascii="Arial Narrow" w:hAnsi="Arial Narrow"/>
          <w:sz w:val="22"/>
          <w:szCs w:val="22"/>
        </w:rPr>
        <w:t>/</w:t>
      </w:r>
      <w:r w:rsidRPr="00BC6203">
        <w:rPr>
          <w:rFonts w:ascii="Arial Narrow" w:hAnsi="Arial Narrow"/>
          <w:sz w:val="22"/>
          <w:szCs w:val="22"/>
        </w:rPr>
        <w:t xml:space="preserve">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3051A9" w:rsidRP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003051A9" w:rsidRPr="00FD5A63">
        <w:rPr>
          <w:rFonts w:ascii="Arial Narrow" w:hAnsi="Arial Narrow"/>
          <w:sz w:val="22"/>
        </w:rPr>
        <w:t>.</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3051A9" w:rsidRPr="00BC6203" w:rsidRDefault="003051A9" w:rsidP="003051A9">
      <w:pPr>
        <w:jc w:val="both"/>
        <w:rPr>
          <w:rFonts w:ascii="Arial Narrow" w:hAnsi="Arial Narrow"/>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3051A9" w:rsidRPr="00BC6203" w:rsidRDefault="003051A9" w:rsidP="003051A9">
      <w:pPr>
        <w:jc w:val="both"/>
        <w:rPr>
          <w:rFonts w:ascii="Arial Narrow" w:hAnsi="Arial Narrow" w:cs="Arial"/>
          <w:strike/>
          <w:color w:val="FF0000"/>
          <w:sz w:val="22"/>
          <w:szCs w:val="22"/>
          <w:u w:val="single"/>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3051A9" w:rsidRPr="00BC6203" w:rsidRDefault="003051A9" w:rsidP="003051A9">
      <w:pPr>
        <w:jc w:val="both"/>
        <w:rPr>
          <w:rFonts w:ascii="Arial Narrow" w:hAnsi="Arial Narrow" w:cs="Arial"/>
          <w:sz w:val="22"/>
          <w:szCs w:val="22"/>
        </w:rPr>
      </w:pPr>
    </w:p>
    <w:p w:rsidR="003051A9" w:rsidRPr="00B15DE2" w:rsidRDefault="003051A9" w:rsidP="003051A9">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3051A9" w:rsidRPr="000D5A5C" w:rsidRDefault="003051A9" w:rsidP="003051A9">
      <w:pPr>
        <w:jc w:val="both"/>
        <w:rPr>
          <w:rFonts w:ascii="Arial Narrow" w:hAnsi="Arial Narrow"/>
          <w:b/>
          <w:sz w:val="22"/>
          <w:szCs w:val="22"/>
        </w:rPr>
      </w:pPr>
    </w:p>
    <w:p w:rsidR="003051A9" w:rsidRPr="00BC6203" w:rsidRDefault="003051A9" w:rsidP="003051A9">
      <w:pPr>
        <w:rPr>
          <w:rFonts w:ascii="Arial Narrow" w:hAnsi="Arial Narrow"/>
          <w:sz w:val="22"/>
          <w:szCs w:val="22"/>
        </w:rPr>
      </w:pPr>
      <w:r w:rsidRPr="00BC6203">
        <w:rPr>
          <w:rFonts w:ascii="Arial Narrow" w:hAnsi="Arial Narrow"/>
          <w:sz w:val="22"/>
          <w:szCs w:val="22"/>
        </w:rPr>
        <w:lastRenderedPageBreak/>
        <w:t>Po preteku roka za predložitev ponudb ponudbe ne bo več mogoče oddati.</w:t>
      </w:r>
    </w:p>
    <w:p w:rsidR="003051A9" w:rsidRPr="00BC6203" w:rsidRDefault="003051A9" w:rsidP="003051A9">
      <w:pPr>
        <w:rPr>
          <w:rFonts w:ascii="Arial Narrow" w:hAnsi="Arial Narrow"/>
          <w:sz w:val="22"/>
          <w:szCs w:val="22"/>
        </w:rPr>
      </w:pPr>
    </w:p>
    <w:p w:rsidR="003051A9" w:rsidRPr="00BC6203" w:rsidRDefault="003051A9" w:rsidP="003051A9">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3051A9" w:rsidRPr="00BC6203" w:rsidRDefault="003051A9" w:rsidP="003051A9">
      <w:pPr>
        <w:jc w:val="both"/>
        <w:rPr>
          <w:rFonts w:ascii="Arial Narrow" w:hAnsi="Arial Narrow" w:cs="Arial"/>
          <w:strike/>
          <w:color w:val="FF0000"/>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3051A9" w:rsidRPr="00BC6203" w:rsidRDefault="003051A9" w:rsidP="003051A9">
      <w:pPr>
        <w:jc w:val="both"/>
        <w:rPr>
          <w:rFonts w:ascii="Arial Narrow" w:hAnsi="Arial Narrow" w:cs="Arial"/>
          <w:b/>
          <w:sz w:val="22"/>
          <w:szCs w:val="22"/>
        </w:rPr>
      </w:pPr>
    </w:p>
    <w:p w:rsidR="003051A9" w:rsidRPr="00E71FFA" w:rsidRDefault="003051A9" w:rsidP="003051A9">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3051A9" w:rsidRPr="00A53D70" w:rsidRDefault="003051A9" w:rsidP="003051A9">
      <w:pPr>
        <w:jc w:val="both"/>
        <w:rPr>
          <w:rFonts w:ascii="Arial Narrow" w:hAnsi="Arial Narrow"/>
          <w:sz w:val="22"/>
          <w:szCs w:val="22"/>
        </w:rPr>
      </w:pPr>
    </w:p>
    <w:p w:rsidR="003051A9" w:rsidRPr="00A53D70" w:rsidRDefault="003051A9" w:rsidP="003051A9">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r w:rsidR="002A03EF">
        <w:rPr>
          <w:rFonts w:ascii="Arial Narrow" w:hAnsi="Arial Narrow"/>
          <w:sz w:val="22"/>
          <w:szCs w:val="22"/>
        </w:rPr>
        <w:t>samodejno</w:t>
      </w:r>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sidR="003D3C2B">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3051A9" w:rsidRPr="00A53D70" w:rsidRDefault="003051A9" w:rsidP="003051A9">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3051A9" w:rsidRPr="00BC6203" w:rsidRDefault="003051A9" w:rsidP="00C013E1">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3051A9" w:rsidRPr="00BC6203" w:rsidRDefault="003051A9" w:rsidP="003051A9">
      <w:pPr>
        <w:jc w:val="both"/>
        <w:rPr>
          <w:rFonts w:ascii="Arial Narrow" w:hAnsi="Arial Narrow" w:cs="Arial"/>
          <w:b/>
          <w:sz w:val="22"/>
          <w:szCs w:val="22"/>
          <w:u w:val="single"/>
        </w:rPr>
      </w:pPr>
    </w:p>
    <w:p w:rsidR="003051A9" w:rsidRDefault="003051A9" w:rsidP="003051A9">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3051A9" w:rsidRPr="00BC6203" w:rsidRDefault="003051A9" w:rsidP="003051A9">
      <w:pPr>
        <w:jc w:val="both"/>
        <w:rPr>
          <w:rFonts w:ascii="Arial Narrow" w:hAnsi="Arial Narrow" w:cs="Arial"/>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3051A9" w:rsidRPr="00BC6203" w:rsidRDefault="003051A9" w:rsidP="003051A9">
      <w:pPr>
        <w:spacing w:line="276" w:lineRule="auto"/>
        <w:jc w:val="both"/>
        <w:rPr>
          <w:rFonts w:ascii="Arial Narrow" w:hAnsi="Arial Narrow" w:cs="Arial"/>
          <w:b/>
          <w:sz w:val="22"/>
          <w:szCs w:val="22"/>
        </w:rPr>
      </w:pP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6051"/>
      </w:tblGrid>
      <w:tr w:rsidR="003051A9" w:rsidRPr="00BC6203" w:rsidTr="007E0D54">
        <w:tc>
          <w:tcPr>
            <w:tcW w:w="1315" w:type="dxa"/>
            <w:hideMark/>
          </w:tcPr>
          <w:p w:rsidR="003051A9" w:rsidRPr="00BC6203" w:rsidRDefault="003051A9" w:rsidP="0050385F">
            <w:pPr>
              <w:spacing w:line="276" w:lineRule="auto"/>
              <w:rPr>
                <w:rFonts w:ascii="Arial Narrow" w:eastAsia="Calibri" w:hAnsi="Arial Narrow" w:cs="Arial"/>
                <w:b/>
                <w:sz w:val="22"/>
                <w:szCs w:val="22"/>
              </w:rPr>
            </w:pPr>
            <w:r w:rsidRPr="00BC6203">
              <w:rPr>
                <w:rFonts w:ascii="Arial Narrow" w:hAnsi="Arial Narrow" w:cs="Arial"/>
                <w:b/>
                <w:iCs/>
                <w:sz w:val="22"/>
                <w:szCs w:val="22"/>
              </w:rPr>
              <w:lastRenderedPageBreak/>
              <w:t>Ne odpiraj   -</w:t>
            </w:r>
          </w:p>
        </w:tc>
        <w:tc>
          <w:tcPr>
            <w:tcW w:w="7185"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w:t>
            </w:r>
            <w:r w:rsidR="00361159">
              <w:rPr>
                <w:rFonts w:ascii="Arial Narrow" w:hAnsi="Arial Narrow" w:cs="Arial"/>
                <w:b/>
                <w:iCs/>
                <w:sz w:val="22"/>
                <w:szCs w:val="22"/>
              </w:rPr>
              <w:t>9</w:t>
            </w:r>
          </w:p>
          <w:p w:rsidR="003051A9" w:rsidRPr="00BC6203" w:rsidRDefault="003051A9" w:rsidP="0050385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3051A9" w:rsidRPr="00BC6203" w:rsidTr="007E0D54">
        <w:tc>
          <w:tcPr>
            <w:tcW w:w="2449"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6051" w:type="dxa"/>
            <w:hideMark/>
          </w:tcPr>
          <w:p w:rsidR="003051A9" w:rsidRPr="00104D3D" w:rsidRDefault="003051A9" w:rsidP="00361159">
            <w:pPr>
              <w:jc w:val="center"/>
              <w:rPr>
                <w:rFonts w:ascii="Arial Narrow" w:hAnsi="Arial Narrow"/>
                <w:b/>
                <w:bCs/>
                <w:caps/>
              </w:rPr>
            </w:pPr>
            <w:r w:rsidRPr="00BC6203">
              <w:rPr>
                <w:rFonts w:ascii="Arial Narrow" w:hAnsi="Arial Narrow" w:cs="Arial"/>
                <w:b/>
                <w:iCs/>
                <w:sz w:val="22"/>
                <w:szCs w:val="22"/>
              </w:rPr>
              <w:t xml:space="preserve">za </w:t>
            </w:r>
            <w:r w:rsidR="00104D3D">
              <w:rPr>
                <w:rFonts w:ascii="Arial Narrow" w:hAnsi="Arial Narrow"/>
                <w:b/>
                <w:bCs/>
                <w:caps/>
              </w:rPr>
              <w:t xml:space="preserve"> </w:t>
            </w:r>
            <w:r w:rsidR="00361159">
              <w:rPr>
                <w:rFonts w:ascii="Arial Narrow" w:hAnsi="Arial Narrow"/>
                <w:b/>
                <w:bCs/>
              </w:rPr>
              <w:t>Izvedbo popisov poslovnih procesov v UKCL</w:t>
            </w:r>
          </w:p>
        </w:tc>
      </w:tr>
      <w:tr w:rsidR="003051A9" w:rsidRPr="00BC6203" w:rsidTr="007E0D54">
        <w:tc>
          <w:tcPr>
            <w:tcW w:w="2449" w:type="dxa"/>
            <w:gridSpan w:val="2"/>
            <w:hideMark/>
          </w:tcPr>
          <w:p w:rsidR="003051A9" w:rsidRPr="00BC6203" w:rsidRDefault="003051A9" w:rsidP="00104D3D">
            <w:pPr>
              <w:spacing w:line="276" w:lineRule="auto"/>
              <w:jc w:val="center"/>
              <w:rPr>
                <w:rFonts w:ascii="Arial Narrow" w:eastAsia="Calibri" w:hAnsi="Arial Narrow" w:cs="Arial"/>
                <w:b/>
                <w:iCs/>
                <w:sz w:val="22"/>
                <w:szCs w:val="22"/>
              </w:rPr>
            </w:pPr>
            <w:r w:rsidRPr="00BC6203">
              <w:rPr>
                <w:rFonts w:ascii="Arial Narrow" w:hAnsi="Arial Narrow" w:cs="Arial"/>
                <w:iCs/>
                <w:sz w:val="22"/>
                <w:szCs w:val="22"/>
              </w:rPr>
              <w:t>(datum objave)</w:t>
            </w:r>
          </w:p>
        </w:tc>
        <w:tc>
          <w:tcPr>
            <w:tcW w:w="6051" w:type="dxa"/>
            <w:hideMark/>
          </w:tcPr>
          <w:p w:rsidR="003051A9" w:rsidRDefault="003051A9" w:rsidP="0050385F">
            <w:pPr>
              <w:spacing w:line="276" w:lineRule="auto"/>
              <w:jc w:val="center"/>
              <w:rPr>
                <w:rFonts w:ascii="Arial Narrow" w:hAnsi="Arial Narrow" w:cs="Arial"/>
                <w:iCs/>
                <w:sz w:val="22"/>
                <w:szCs w:val="22"/>
              </w:rPr>
            </w:pPr>
            <w:r w:rsidRPr="00BC6203">
              <w:rPr>
                <w:rFonts w:ascii="Arial Narrow" w:hAnsi="Arial Narrow" w:cs="Arial"/>
                <w:iCs/>
                <w:sz w:val="22"/>
                <w:szCs w:val="22"/>
              </w:rPr>
              <w:t>(predmet naročila)</w:t>
            </w:r>
          </w:p>
          <w:p w:rsidR="00026548" w:rsidRPr="00BC6203" w:rsidRDefault="00026548" w:rsidP="0050385F">
            <w:pPr>
              <w:spacing w:line="276" w:lineRule="auto"/>
              <w:jc w:val="center"/>
              <w:rPr>
                <w:rFonts w:ascii="Arial Narrow" w:eastAsia="Calibri" w:hAnsi="Arial Narrow" w:cs="Arial"/>
                <w:sz w:val="22"/>
                <w:szCs w:val="22"/>
              </w:rPr>
            </w:pPr>
          </w:p>
        </w:tc>
      </w:tr>
    </w:tbl>
    <w:p w:rsidR="00C17E83" w:rsidRDefault="00C17E83" w:rsidP="001242B9">
      <w:pPr>
        <w:outlineLvl w:val="0"/>
      </w:pPr>
    </w:p>
    <w:p w:rsidR="00026548" w:rsidRDefault="00026548">
      <w:pPr>
        <w:rPr>
          <w:rFonts w:ascii="Arial Narrow" w:hAnsi="Arial Narrow" w:cs="Arial"/>
          <w:b/>
          <w:caps/>
        </w:rPr>
      </w:pPr>
      <w:r>
        <w:rPr>
          <w:rFonts w:ascii="Arial Narrow" w:hAnsi="Arial Narrow" w:cs="Arial"/>
          <w:b/>
          <w:caps/>
        </w:rPr>
        <w:br w:type="page"/>
      </w:r>
    </w:p>
    <w:p w:rsidR="000013DE" w:rsidRDefault="000013DE" w:rsidP="000013DE">
      <w:pPr>
        <w:jc w:val="center"/>
        <w:rPr>
          <w:rFonts w:ascii="Arial Narrow" w:hAnsi="Arial Narrow" w:cs="Arial"/>
          <w:b/>
          <w:caps/>
        </w:rPr>
      </w:pPr>
      <w:r>
        <w:rPr>
          <w:rFonts w:ascii="Arial Narrow" w:hAnsi="Arial Narrow" w:cs="Arial"/>
          <w:b/>
          <w:caps/>
        </w:rPr>
        <w:lastRenderedPageBreak/>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F82269">
      <w:pPr>
        <w:numPr>
          <w:ilvl w:val="0"/>
          <w:numId w:val="1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F82269">
      <w:pPr>
        <w:numPr>
          <w:ilvl w:val="0"/>
          <w:numId w:val="17"/>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61159">
        <w:rPr>
          <w:rFonts w:ascii="Arial Narrow" w:hAnsi="Arial Narrow" w:cs="Arial"/>
          <w:b/>
        </w:rPr>
        <w:t>KOT CELOTA</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F82269">
      <w:pPr>
        <w:numPr>
          <w:ilvl w:val="0"/>
          <w:numId w:val="1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F82269">
      <w:pPr>
        <w:numPr>
          <w:ilvl w:val="0"/>
          <w:numId w:val="1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rsidR="000013DE" w:rsidRDefault="000013DE" w:rsidP="000013DE">
      <w:pPr>
        <w:jc w:val="both"/>
        <w:rPr>
          <w:rFonts w:ascii="Arial Narrow" w:hAnsi="Arial Narrow" w:cs="Arial"/>
          <w:b/>
        </w:rPr>
      </w:pPr>
    </w:p>
    <w:p w:rsidR="000013DE" w:rsidRDefault="000013DE" w:rsidP="00F82269">
      <w:pPr>
        <w:pStyle w:val="Noga"/>
        <w:numPr>
          <w:ilvl w:val="0"/>
          <w:numId w:val="1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F82269">
      <w:pPr>
        <w:numPr>
          <w:ilvl w:val="0"/>
          <w:numId w:val="17"/>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A15535">
        <w:rPr>
          <w:rFonts w:ascii="Arial Narrow" w:hAnsi="Arial Narrow" w:cs="Arial"/>
          <w:b/>
        </w:rPr>
        <w:t xml:space="preserve">30. </w:t>
      </w:r>
      <w:r w:rsidR="00026548">
        <w:rPr>
          <w:rFonts w:ascii="Arial Narrow" w:hAnsi="Arial Narrow" w:cs="Arial"/>
          <w:b/>
        </w:rPr>
        <w:t>1</w:t>
      </w:r>
      <w:r w:rsidR="00B27C62">
        <w:rPr>
          <w:rFonts w:ascii="Arial Narrow" w:hAnsi="Arial Narrow" w:cs="Arial"/>
          <w:b/>
        </w:rPr>
        <w:t>2</w:t>
      </w:r>
      <w:r w:rsidR="00734715">
        <w:rPr>
          <w:rFonts w:ascii="Arial Narrow" w:hAnsi="Arial Narrow" w:cs="Arial"/>
          <w:b/>
        </w:rPr>
        <w:t>. 2019</w:t>
      </w:r>
      <w:r>
        <w:rPr>
          <w:rFonts w:ascii="Arial Narrow" w:hAnsi="Arial Narrow" w:cs="Arial"/>
          <w:b/>
        </w:rPr>
        <w:t>;</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F82269">
      <w:pPr>
        <w:numPr>
          <w:ilvl w:val="0"/>
          <w:numId w:val="1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xml:space="preserve">: naročnik </w:t>
      </w:r>
      <w:r w:rsidRPr="00B27C62">
        <w:rPr>
          <w:rFonts w:ascii="Arial Narrow" w:hAnsi="Arial Narrow" w:cs="Arial"/>
          <w:b/>
          <w:bCs/>
          <w:u w:val="single"/>
        </w:rPr>
        <w:t>ne</w:t>
      </w:r>
      <w:r>
        <w:rPr>
          <w:rFonts w:ascii="Arial Narrow" w:hAnsi="Arial Narrow" w:cs="Arial"/>
          <w:b/>
          <w:bCs/>
        </w:rPr>
        <w:t xml:space="preserv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F82269">
      <w:pPr>
        <w:pStyle w:val="Noga"/>
        <w:numPr>
          <w:ilvl w:val="0"/>
          <w:numId w:val="1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F82269">
      <w:pPr>
        <w:numPr>
          <w:ilvl w:val="0"/>
          <w:numId w:val="1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Default="000013DE" w:rsidP="000013DE">
      <w:pPr>
        <w:pStyle w:val="Telobesedila-zamik2"/>
        <w:spacing w:after="0" w:line="240" w:lineRule="auto"/>
        <w:ind w:left="0"/>
        <w:jc w:val="both"/>
        <w:rPr>
          <w:rFonts w:ascii="Arial Narrow" w:hAnsi="Arial Narrow" w:cs="Arial"/>
        </w:rPr>
      </w:pPr>
    </w:p>
    <w:p w:rsidR="000013DE" w:rsidRDefault="000013DE" w:rsidP="00F82269">
      <w:pPr>
        <w:pStyle w:val="Telobesedila-zamik2"/>
        <w:numPr>
          <w:ilvl w:val="0"/>
          <w:numId w:val="17"/>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w:t>
      </w:r>
      <w:r w:rsidR="004839C1">
        <w:rPr>
          <w:rFonts w:ascii="Arial Narrow" w:hAnsi="Arial Narrow" w:cs="Arial"/>
          <w:b/>
          <w:i/>
          <w:iCs/>
        </w:rPr>
        <w:t xml:space="preserve">i </w:t>
      </w:r>
      <w:r>
        <w:rPr>
          <w:rFonts w:ascii="Arial Narrow" w:hAnsi="Arial Narrow" w:cs="Arial"/>
          <w:b/>
          <w:i/>
          <w:iCs/>
        </w:rPr>
        <w:t xml:space="preserve"> meril</w:t>
      </w:r>
      <w:r w:rsidR="004839C1">
        <w:rPr>
          <w:rFonts w:ascii="Arial Narrow" w:hAnsi="Arial Narrow" w:cs="Arial"/>
          <w:b/>
          <w:i/>
          <w:iCs/>
        </w:rPr>
        <w:t>i</w:t>
      </w:r>
      <w:r>
        <w:rPr>
          <w:rFonts w:ascii="Arial Narrow" w:hAnsi="Arial Narrow" w:cs="Arial"/>
          <w:b/>
          <w:i/>
          <w:iCs/>
        </w:rPr>
        <w:t>:</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3715"/>
      </w:tblGrid>
      <w:tr w:rsidR="000013DE"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3715"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RPr="00423C10"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Pr="00B27C62" w:rsidRDefault="000013DE" w:rsidP="0050385F">
            <w:pPr>
              <w:pStyle w:val="Glava"/>
              <w:spacing w:line="256" w:lineRule="auto"/>
              <w:rPr>
                <w:rFonts w:ascii="Arial Narrow" w:hAnsi="Arial Narrow" w:cs="Arial"/>
                <w:b/>
                <w:i/>
              </w:rPr>
            </w:pPr>
            <w:r w:rsidRPr="00B27C62">
              <w:rPr>
                <w:rFonts w:ascii="Arial Narrow" w:hAnsi="Arial Narrow" w:cs="Arial"/>
                <w:b/>
                <w:i/>
              </w:rPr>
              <w:t>NAJNIŽJA KONČNA PONUDBENA VREDNOST</w:t>
            </w:r>
          </w:p>
        </w:tc>
        <w:tc>
          <w:tcPr>
            <w:tcW w:w="3715" w:type="dxa"/>
            <w:tcBorders>
              <w:top w:val="single" w:sz="4" w:space="0" w:color="auto"/>
              <w:left w:val="single" w:sz="4" w:space="0" w:color="auto"/>
              <w:bottom w:val="single" w:sz="4" w:space="0" w:color="auto"/>
              <w:right w:val="single" w:sz="4" w:space="0" w:color="auto"/>
            </w:tcBorders>
            <w:hideMark/>
          </w:tcPr>
          <w:p w:rsidR="000013DE" w:rsidRPr="00423C10" w:rsidRDefault="00C924F8" w:rsidP="00C924F8">
            <w:pPr>
              <w:spacing w:line="256" w:lineRule="auto"/>
              <w:jc w:val="center"/>
              <w:rPr>
                <w:rFonts w:ascii="Arial Narrow" w:hAnsi="Arial Narrow" w:cs="Arial"/>
                <w:b/>
                <w:lang w:eastAsia="en-US"/>
              </w:rPr>
            </w:pPr>
            <w:r w:rsidRPr="00423C10">
              <w:rPr>
                <w:rFonts w:ascii="Arial Narrow" w:hAnsi="Arial Narrow" w:cs="Arial"/>
                <w:b/>
                <w:lang w:eastAsia="en-US"/>
              </w:rPr>
              <w:t>70,00</w:t>
            </w:r>
          </w:p>
        </w:tc>
      </w:tr>
      <w:tr w:rsidR="000013DE" w:rsidRPr="00423C10" w:rsidTr="00D13674">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Pr="00423C10" w:rsidRDefault="00C924F8" w:rsidP="0050385F">
            <w:pPr>
              <w:pStyle w:val="Glava"/>
              <w:spacing w:line="256" w:lineRule="auto"/>
              <w:rPr>
                <w:rFonts w:ascii="Arial Narrow" w:hAnsi="Arial Narrow" w:cs="Arial"/>
                <w:b/>
                <w:i/>
              </w:rPr>
            </w:pPr>
            <w:r w:rsidRPr="00423C10">
              <w:rPr>
                <w:rFonts w:ascii="Arial Narrow" w:hAnsi="Arial Narrow" w:cs="Arial"/>
                <w:b/>
                <w:i/>
              </w:rPr>
              <w:t>IZVEDENI ISTOVRSTNI PROJEKTI</w:t>
            </w:r>
          </w:p>
        </w:tc>
        <w:tc>
          <w:tcPr>
            <w:tcW w:w="3715" w:type="dxa"/>
            <w:tcBorders>
              <w:top w:val="single" w:sz="4" w:space="0" w:color="auto"/>
              <w:left w:val="single" w:sz="4" w:space="0" w:color="auto"/>
              <w:bottom w:val="single" w:sz="4" w:space="0" w:color="auto"/>
              <w:right w:val="single" w:sz="4" w:space="0" w:color="auto"/>
            </w:tcBorders>
            <w:hideMark/>
          </w:tcPr>
          <w:p w:rsidR="000013DE" w:rsidRPr="00423C10" w:rsidRDefault="00C924F8" w:rsidP="00C924F8">
            <w:pPr>
              <w:spacing w:line="256" w:lineRule="auto"/>
              <w:jc w:val="center"/>
              <w:rPr>
                <w:rFonts w:ascii="Arial Narrow" w:hAnsi="Arial Narrow" w:cs="Arial"/>
                <w:b/>
                <w:lang w:eastAsia="en-US"/>
              </w:rPr>
            </w:pPr>
            <w:r w:rsidRPr="00423C10">
              <w:rPr>
                <w:rFonts w:ascii="Arial Narrow" w:hAnsi="Arial Narrow" w:cs="Arial"/>
                <w:b/>
                <w:lang w:eastAsia="en-US"/>
              </w:rPr>
              <w:t>30,00</w:t>
            </w:r>
          </w:p>
        </w:tc>
      </w:tr>
      <w:tr w:rsidR="00C924F8" w:rsidTr="00D13674">
        <w:trPr>
          <w:cantSplit/>
        </w:trPr>
        <w:tc>
          <w:tcPr>
            <w:tcW w:w="5244" w:type="dxa"/>
            <w:tcBorders>
              <w:top w:val="single" w:sz="4" w:space="0" w:color="auto"/>
              <w:left w:val="single" w:sz="4" w:space="0" w:color="auto"/>
              <w:bottom w:val="single" w:sz="4" w:space="0" w:color="auto"/>
              <w:right w:val="single" w:sz="4" w:space="0" w:color="auto"/>
            </w:tcBorders>
          </w:tcPr>
          <w:p w:rsidR="00C924F8" w:rsidRPr="00423C10" w:rsidRDefault="00C924F8" w:rsidP="0050385F">
            <w:pPr>
              <w:pStyle w:val="Glava"/>
              <w:spacing w:line="256" w:lineRule="auto"/>
              <w:rPr>
                <w:rFonts w:ascii="Arial Narrow" w:hAnsi="Arial Narrow" w:cs="Arial"/>
                <w:b/>
                <w:i/>
              </w:rPr>
            </w:pPr>
            <w:r w:rsidRPr="00423C10">
              <w:rPr>
                <w:rFonts w:ascii="Arial Narrow" w:hAnsi="Arial Narrow" w:cs="Arial"/>
                <w:b/>
                <w:i/>
              </w:rPr>
              <w:t xml:space="preserve">SKUPAJ:                                                                          </w:t>
            </w:r>
          </w:p>
        </w:tc>
        <w:tc>
          <w:tcPr>
            <w:tcW w:w="3715" w:type="dxa"/>
            <w:tcBorders>
              <w:top w:val="single" w:sz="4" w:space="0" w:color="auto"/>
              <w:left w:val="single" w:sz="4" w:space="0" w:color="auto"/>
              <w:bottom w:val="single" w:sz="4" w:space="0" w:color="auto"/>
              <w:right w:val="single" w:sz="4" w:space="0" w:color="auto"/>
            </w:tcBorders>
          </w:tcPr>
          <w:p w:rsidR="00C924F8" w:rsidRDefault="00C924F8" w:rsidP="00C924F8">
            <w:pPr>
              <w:spacing w:line="256" w:lineRule="auto"/>
              <w:jc w:val="center"/>
              <w:rPr>
                <w:rFonts w:ascii="Arial Narrow" w:hAnsi="Arial Narrow" w:cs="Arial"/>
                <w:b/>
                <w:lang w:eastAsia="en-US"/>
              </w:rPr>
            </w:pPr>
            <w:r w:rsidRPr="00423C10">
              <w:rPr>
                <w:rFonts w:ascii="Arial Narrow" w:hAnsi="Arial Narrow" w:cs="Arial"/>
                <w:b/>
                <w:lang w:eastAsia="en-US"/>
              </w:rPr>
              <w:t>100,00</w:t>
            </w:r>
          </w:p>
        </w:tc>
      </w:tr>
      <w:tr w:rsidR="000013DE" w:rsidTr="00C924F8">
        <w:trPr>
          <w:cantSplit/>
        </w:trPr>
        <w:tc>
          <w:tcPr>
            <w:tcW w:w="5244" w:type="dxa"/>
            <w:tcBorders>
              <w:top w:val="single" w:sz="4" w:space="0" w:color="auto"/>
              <w:left w:val="nil"/>
              <w:bottom w:val="single" w:sz="4" w:space="0" w:color="auto"/>
              <w:right w:val="nil"/>
            </w:tcBorders>
          </w:tcPr>
          <w:p w:rsidR="000013DE" w:rsidRDefault="000013DE" w:rsidP="0050385F">
            <w:pPr>
              <w:pStyle w:val="Glava"/>
              <w:spacing w:line="256" w:lineRule="auto"/>
              <w:rPr>
                <w:rFonts w:ascii="Arial Narrow" w:hAnsi="Arial Narrow" w:cs="Arial"/>
              </w:rPr>
            </w:pPr>
          </w:p>
        </w:tc>
        <w:tc>
          <w:tcPr>
            <w:tcW w:w="3715" w:type="dxa"/>
            <w:tcBorders>
              <w:top w:val="single" w:sz="4" w:space="0" w:color="auto"/>
              <w:left w:val="nil"/>
              <w:bottom w:val="single" w:sz="4" w:space="0" w:color="auto"/>
              <w:right w:val="nil"/>
            </w:tcBorders>
          </w:tcPr>
          <w:p w:rsidR="000013DE" w:rsidRDefault="000013DE" w:rsidP="0050385F">
            <w:pPr>
              <w:spacing w:line="256" w:lineRule="auto"/>
              <w:jc w:val="center"/>
              <w:rPr>
                <w:rFonts w:ascii="Arial Narrow" w:hAnsi="Arial Narrow" w:cs="Arial"/>
                <w:b/>
                <w:lang w:eastAsia="en-US"/>
              </w:rPr>
            </w:pPr>
          </w:p>
        </w:tc>
      </w:tr>
      <w:tr w:rsidR="00C924F8" w:rsidTr="00D13674">
        <w:trPr>
          <w:cantSplit/>
        </w:trPr>
        <w:tc>
          <w:tcPr>
            <w:tcW w:w="5244" w:type="dxa"/>
            <w:tcBorders>
              <w:top w:val="single" w:sz="4" w:space="0" w:color="auto"/>
              <w:left w:val="nil"/>
              <w:bottom w:val="nil"/>
              <w:right w:val="nil"/>
            </w:tcBorders>
          </w:tcPr>
          <w:p w:rsidR="00C924F8" w:rsidRDefault="00C924F8" w:rsidP="0050385F">
            <w:pPr>
              <w:pStyle w:val="Glava"/>
              <w:spacing w:line="256" w:lineRule="auto"/>
              <w:rPr>
                <w:rFonts w:ascii="Arial Narrow" w:hAnsi="Arial Narrow" w:cs="Arial"/>
              </w:rPr>
            </w:pPr>
          </w:p>
        </w:tc>
        <w:tc>
          <w:tcPr>
            <w:tcW w:w="3715" w:type="dxa"/>
            <w:tcBorders>
              <w:top w:val="single" w:sz="4" w:space="0" w:color="auto"/>
              <w:left w:val="nil"/>
              <w:bottom w:val="nil"/>
              <w:right w:val="nil"/>
            </w:tcBorders>
          </w:tcPr>
          <w:p w:rsidR="00C924F8" w:rsidRDefault="00C924F8"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814"/>
      </w:tblGrid>
      <w:tr w:rsidR="000013DE" w:rsidTr="00D13674">
        <w:trPr>
          <w:trHeight w:val="407"/>
        </w:trPr>
        <w:tc>
          <w:tcPr>
            <w:tcW w:w="8814" w:type="dxa"/>
            <w:tcBorders>
              <w:top w:val="single" w:sz="4" w:space="0" w:color="auto"/>
              <w:left w:val="single" w:sz="6" w:space="0" w:color="auto"/>
              <w:bottom w:val="single" w:sz="6" w:space="0" w:color="auto"/>
              <w:right w:val="single" w:sz="6" w:space="0" w:color="auto"/>
            </w:tcBorders>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rsidR="00ED4571" w:rsidRPr="00ED4571" w:rsidRDefault="00ED4571" w:rsidP="0050385F">
            <w:pPr>
              <w:spacing w:line="256" w:lineRule="auto"/>
              <w:rPr>
                <w:rFonts w:ascii="Arial Narrow" w:hAnsi="Arial Narrow" w:cs="Arial"/>
                <w:b/>
                <w:lang w:eastAsia="en-US"/>
              </w:rPr>
            </w:pPr>
          </w:p>
          <w:p w:rsidR="000013DE" w:rsidRPr="00423C10" w:rsidRDefault="000013DE" w:rsidP="00F82269">
            <w:pPr>
              <w:numPr>
                <w:ilvl w:val="0"/>
                <w:numId w:val="18"/>
              </w:numPr>
              <w:spacing w:line="256" w:lineRule="auto"/>
              <w:rPr>
                <w:rFonts w:ascii="Arial Narrow" w:hAnsi="Arial Narrow" w:cs="Arial"/>
                <w:b/>
                <w:lang w:eastAsia="en-US"/>
              </w:rPr>
            </w:pPr>
            <w:r>
              <w:rPr>
                <w:rFonts w:ascii="Arial Narrow" w:hAnsi="Arial Narrow" w:cs="Arial"/>
                <w:b/>
                <w:lang w:eastAsia="en-US"/>
              </w:rPr>
              <w:t>Končna ponudbe</w:t>
            </w:r>
            <w:r w:rsidR="009660A7">
              <w:rPr>
                <w:rFonts w:ascii="Arial Narrow" w:hAnsi="Arial Narrow" w:cs="Arial"/>
                <w:b/>
                <w:lang w:eastAsia="en-US"/>
              </w:rPr>
              <w:t xml:space="preserve">na vrednost z DDV   </w:t>
            </w:r>
            <w:r w:rsidR="009660A7" w:rsidRPr="00423C10">
              <w:rPr>
                <w:rFonts w:ascii="Arial Narrow" w:hAnsi="Arial Narrow" w:cs="Arial"/>
                <w:b/>
                <w:lang w:eastAsia="en-US"/>
              </w:rPr>
              <w:t xml:space="preserve">= </w:t>
            </w:r>
            <w:r w:rsidR="00C924F8" w:rsidRPr="00423C10">
              <w:rPr>
                <w:rFonts w:ascii="Arial Narrow" w:hAnsi="Arial Narrow" w:cs="Arial"/>
                <w:b/>
                <w:lang w:eastAsia="en-US"/>
              </w:rPr>
              <w:t>70</w:t>
            </w:r>
            <w:r w:rsidRPr="00423C10">
              <w:rPr>
                <w:rFonts w:ascii="Arial Narrow" w:hAnsi="Arial Narrow" w:cs="Arial"/>
                <w:b/>
                <w:lang w:eastAsia="en-US"/>
              </w:rPr>
              <w:t>%</w:t>
            </w:r>
          </w:p>
          <w:p w:rsidR="000013DE" w:rsidRPr="00423C10" w:rsidRDefault="000013DE" w:rsidP="0050385F">
            <w:pPr>
              <w:spacing w:line="256" w:lineRule="auto"/>
              <w:rPr>
                <w:rFonts w:ascii="Arial Narrow" w:hAnsi="Arial Narrow" w:cs="Arial"/>
                <w:lang w:eastAsia="en-US"/>
              </w:rPr>
            </w:pPr>
          </w:p>
          <w:p w:rsidR="000013DE" w:rsidRPr="00423C10" w:rsidRDefault="000013DE" w:rsidP="0050385F">
            <w:pPr>
              <w:spacing w:line="256" w:lineRule="auto"/>
              <w:jc w:val="both"/>
              <w:rPr>
                <w:rFonts w:ascii="Arial Narrow" w:eastAsia="Calibri" w:hAnsi="Arial Narrow" w:cs="Arial"/>
                <w:lang w:eastAsia="en-US"/>
              </w:rPr>
            </w:pPr>
            <w:r w:rsidRPr="00423C10">
              <w:rPr>
                <w:rFonts w:ascii="Arial Narrow" w:hAnsi="Arial Narrow" w:cs="Arial"/>
                <w:lang w:eastAsia="en-US"/>
              </w:rPr>
              <w:t>Ocenjuje se skupna ponudbena vrednost</w:t>
            </w:r>
            <w:r w:rsidRPr="00423C10">
              <w:rPr>
                <w:rFonts w:ascii="Arial Narrow" w:eastAsia="Calibri" w:hAnsi="Arial Narrow" w:cs="Arial"/>
                <w:lang w:eastAsia="en-US"/>
              </w:rPr>
              <w:t xml:space="preserve"> (v EUR z DDV) </w:t>
            </w:r>
            <w:r w:rsidRPr="00423C10">
              <w:rPr>
                <w:rFonts w:ascii="Arial Narrow" w:hAnsi="Arial Narrow" w:cs="Arial"/>
                <w:lang w:eastAsia="en-US"/>
              </w:rPr>
              <w:t xml:space="preserve">iz ponudbenega predračuna </w:t>
            </w:r>
            <w:r w:rsidR="00253974" w:rsidRPr="00423C10">
              <w:rPr>
                <w:rFonts w:ascii="Arial Narrow" w:hAnsi="Arial Narrow"/>
                <w:b/>
                <w:bCs/>
                <w:i/>
              </w:rPr>
              <w:t>Izvedba popisov poslovnih procesov za UKCL</w:t>
            </w:r>
            <w:r w:rsidR="00A96307" w:rsidRPr="00423C10">
              <w:rPr>
                <w:rFonts w:ascii="Arial Narrow" w:hAnsi="Arial Narrow" w:cs="Arial"/>
                <w:lang w:eastAsia="en-US"/>
              </w:rPr>
              <w:t xml:space="preserve"> </w:t>
            </w:r>
            <w:r w:rsidR="00253974" w:rsidRPr="00423C10">
              <w:rPr>
                <w:rFonts w:ascii="Arial Narrow" w:hAnsi="Arial Narrow" w:cs="Arial"/>
                <w:lang w:eastAsia="en-US"/>
              </w:rPr>
              <w:t xml:space="preserve"> kot celota.</w:t>
            </w:r>
            <w:r w:rsidRPr="00423C10">
              <w:rPr>
                <w:rFonts w:ascii="Arial Narrow" w:hAnsi="Arial Narrow" w:cs="Arial"/>
                <w:lang w:eastAsia="en-US"/>
              </w:rPr>
              <w:t xml:space="preserve">. Cenovno najugodnejša ponudba prejme </w:t>
            </w:r>
            <w:r w:rsidRPr="00423C10">
              <w:rPr>
                <w:rFonts w:ascii="Arial Narrow" w:eastAsia="Calibri" w:hAnsi="Arial Narrow" w:cs="Arial"/>
                <w:lang w:eastAsia="en-US"/>
              </w:rPr>
              <w:t xml:space="preserve">največje število točk (npr. </w:t>
            </w:r>
            <w:r w:rsidR="00C924F8" w:rsidRPr="00423C10">
              <w:rPr>
                <w:rFonts w:ascii="Arial Narrow" w:eastAsia="Calibri" w:hAnsi="Arial Narrow" w:cs="Arial"/>
                <w:lang w:eastAsia="en-US"/>
              </w:rPr>
              <w:t>70</w:t>
            </w:r>
            <w:r w:rsidRPr="00423C10">
              <w:rPr>
                <w:rFonts w:ascii="Arial Narrow" w:hAnsi="Arial Narrow" w:cs="Arial"/>
                <w:lang w:eastAsia="en-US"/>
              </w:rPr>
              <w:t xml:space="preserve"> točk), </w:t>
            </w:r>
            <w:r w:rsidRPr="00423C10">
              <w:rPr>
                <w:rFonts w:ascii="Arial Narrow" w:eastAsia="Calibri" w:hAnsi="Arial Narrow" w:cs="Arial"/>
                <w:lang w:eastAsia="en-US"/>
              </w:rPr>
              <w:t xml:space="preserve">vse ostale pa prejmejo glede na najcenejšo ponudbo sorazmerno manjše število točk na podlagi prikazanega izračuna. </w:t>
            </w:r>
          </w:p>
          <w:p w:rsidR="000013DE" w:rsidRPr="00423C10" w:rsidRDefault="000013DE" w:rsidP="0050385F">
            <w:pPr>
              <w:spacing w:line="256" w:lineRule="auto"/>
              <w:rPr>
                <w:rFonts w:ascii="Arial Narrow" w:hAnsi="Arial Narrow" w:cs="Arial"/>
                <w:lang w:eastAsia="en-US"/>
              </w:rPr>
            </w:pPr>
          </w:p>
          <w:p w:rsidR="000013DE" w:rsidRPr="00423C10" w:rsidRDefault="000013DE" w:rsidP="0050385F">
            <w:pPr>
              <w:spacing w:line="256" w:lineRule="auto"/>
              <w:rPr>
                <w:rFonts w:ascii="Arial Narrow" w:hAnsi="Arial Narrow" w:cs="Arial"/>
                <w:b/>
                <w:lang w:eastAsia="en-US"/>
              </w:rPr>
            </w:pPr>
            <w:r w:rsidRPr="00423C10">
              <w:rPr>
                <w:rFonts w:ascii="Arial Narrow" w:hAnsi="Arial Narrow" w:cs="Arial"/>
                <w:b/>
                <w:lang w:eastAsia="en-US"/>
              </w:rPr>
              <w:t>Primer izračuna:</w:t>
            </w: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Vrednost ponudbe A     5.000,00 EUR</w:t>
            </w: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Vrednost ponudbe B     4.800,00 EUR</w:t>
            </w: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Vrednost ponudbe C     4.900,00 EUR</w:t>
            </w:r>
          </w:p>
          <w:p w:rsidR="000013DE" w:rsidRPr="00423C10" w:rsidRDefault="000013DE" w:rsidP="0050385F">
            <w:pPr>
              <w:spacing w:line="256" w:lineRule="auto"/>
              <w:rPr>
                <w:rFonts w:ascii="Arial Narrow" w:hAnsi="Arial Narrow" w:cs="Arial"/>
                <w:lang w:eastAsia="en-US"/>
              </w:rPr>
            </w:pP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Z najvišjim številom točk je ocenjena ponudba B in sicer prejme 100 točk.</w:t>
            </w: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Izračun za ponudbo C:</w:t>
            </w:r>
          </w:p>
          <w:p w:rsidR="000013DE" w:rsidRPr="00423C10" w:rsidRDefault="000013DE" w:rsidP="0050385F">
            <w:pPr>
              <w:spacing w:line="256" w:lineRule="auto"/>
              <w:rPr>
                <w:rFonts w:ascii="Arial Narrow" w:hAnsi="Arial Narrow" w:cs="Arial"/>
                <w:lang w:eastAsia="en-US"/>
              </w:rPr>
            </w:pP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X =</w:t>
            </w:r>
            <w:r w:rsidRPr="00423C10">
              <w:rPr>
                <w:rFonts w:ascii="Arial Narrow" w:hAnsi="Arial Narrow" w:cs="Arial"/>
                <w:u w:val="single"/>
                <w:vertAlign w:val="superscript"/>
                <w:lang w:eastAsia="en-US"/>
              </w:rPr>
              <w:t xml:space="preserve">ponudba B   </w:t>
            </w:r>
            <w:r w:rsidRPr="00423C10">
              <w:rPr>
                <w:rFonts w:ascii="Arial Narrow" w:hAnsi="Arial Narrow" w:cs="Arial"/>
                <w:vertAlign w:val="superscript"/>
                <w:lang w:eastAsia="en-US"/>
              </w:rPr>
              <w:t xml:space="preserve">x  </w:t>
            </w:r>
            <w:r w:rsidR="00C924F8" w:rsidRPr="00423C10">
              <w:rPr>
                <w:rFonts w:ascii="Arial Narrow" w:hAnsi="Arial Narrow" w:cs="Arial"/>
                <w:lang w:eastAsia="en-US"/>
              </w:rPr>
              <w:t>70</w:t>
            </w:r>
          </w:p>
          <w:p w:rsidR="000013DE" w:rsidRPr="00423C10" w:rsidRDefault="000013DE" w:rsidP="0050385F">
            <w:pPr>
              <w:spacing w:line="256" w:lineRule="auto"/>
              <w:rPr>
                <w:rFonts w:ascii="Arial Narrow" w:hAnsi="Arial Narrow" w:cs="Arial"/>
                <w:vertAlign w:val="superscript"/>
                <w:lang w:eastAsia="en-US"/>
              </w:rPr>
            </w:pPr>
            <w:r w:rsidRPr="00423C10">
              <w:rPr>
                <w:rFonts w:ascii="Arial Narrow" w:hAnsi="Arial Narrow" w:cs="Arial"/>
                <w:vertAlign w:val="superscript"/>
                <w:lang w:eastAsia="en-US"/>
              </w:rPr>
              <w:t xml:space="preserve">        ponudba C </w:t>
            </w:r>
          </w:p>
          <w:p w:rsidR="000013DE" w:rsidRPr="00423C10" w:rsidRDefault="000013DE" w:rsidP="0050385F">
            <w:pPr>
              <w:spacing w:line="256" w:lineRule="auto"/>
              <w:rPr>
                <w:rFonts w:ascii="Arial Narrow" w:hAnsi="Arial Narrow" w:cs="Arial"/>
                <w:lang w:eastAsia="en-US"/>
              </w:rPr>
            </w:pPr>
          </w:p>
          <w:p w:rsidR="000013DE" w:rsidRPr="00423C10" w:rsidRDefault="000013DE" w:rsidP="0050385F">
            <w:pPr>
              <w:spacing w:line="256" w:lineRule="auto"/>
              <w:rPr>
                <w:rFonts w:ascii="Arial Narrow" w:hAnsi="Arial Narrow" w:cs="Arial"/>
                <w:lang w:eastAsia="en-US"/>
              </w:rPr>
            </w:pPr>
            <w:r w:rsidRPr="00423C10">
              <w:rPr>
                <w:rFonts w:ascii="Arial Narrow" w:hAnsi="Arial Narrow" w:cs="Arial"/>
                <w:lang w:eastAsia="en-US"/>
              </w:rPr>
              <w:t>X =</w:t>
            </w:r>
            <w:r w:rsidRPr="00423C10">
              <w:rPr>
                <w:rFonts w:ascii="Arial Narrow" w:hAnsi="Arial Narrow" w:cs="Arial"/>
                <w:u w:val="single"/>
                <w:vertAlign w:val="superscript"/>
                <w:lang w:eastAsia="en-US"/>
              </w:rPr>
              <w:t xml:space="preserve">4.800,00   </w:t>
            </w:r>
            <w:r w:rsidRPr="00423C10">
              <w:rPr>
                <w:rFonts w:ascii="Arial Narrow" w:hAnsi="Arial Narrow" w:cs="Arial"/>
                <w:vertAlign w:val="superscript"/>
                <w:lang w:eastAsia="en-US"/>
              </w:rPr>
              <w:t xml:space="preserve">x  </w:t>
            </w:r>
            <w:r w:rsidR="00C924F8" w:rsidRPr="00423C10">
              <w:rPr>
                <w:rFonts w:ascii="Arial Narrow" w:hAnsi="Arial Narrow" w:cs="Arial"/>
                <w:lang w:eastAsia="en-US"/>
              </w:rPr>
              <w:t>70</w:t>
            </w:r>
          </w:p>
          <w:p w:rsidR="000013DE" w:rsidRPr="00423C10" w:rsidRDefault="000013DE" w:rsidP="0050385F">
            <w:pPr>
              <w:spacing w:line="256" w:lineRule="auto"/>
              <w:rPr>
                <w:rFonts w:ascii="Arial Narrow" w:hAnsi="Arial Narrow" w:cs="Arial"/>
                <w:vertAlign w:val="superscript"/>
                <w:lang w:eastAsia="en-US"/>
              </w:rPr>
            </w:pPr>
            <w:r w:rsidRPr="00423C10">
              <w:rPr>
                <w:rFonts w:ascii="Arial Narrow" w:hAnsi="Arial Narrow" w:cs="Arial"/>
                <w:vertAlign w:val="superscript"/>
                <w:lang w:eastAsia="en-US"/>
              </w:rPr>
              <w:t xml:space="preserve">        4.900,00 </w:t>
            </w:r>
          </w:p>
          <w:p w:rsidR="000013DE" w:rsidRPr="00423C10" w:rsidRDefault="000013DE" w:rsidP="0050385F">
            <w:pPr>
              <w:spacing w:line="256" w:lineRule="auto"/>
              <w:rPr>
                <w:rFonts w:ascii="Arial Narrow" w:hAnsi="Arial Narrow" w:cs="Arial"/>
                <w:lang w:eastAsia="en-US"/>
              </w:rPr>
            </w:pPr>
          </w:p>
          <w:p w:rsidR="000013DE" w:rsidRPr="00423C10" w:rsidRDefault="00C924F8" w:rsidP="0050385F">
            <w:pPr>
              <w:spacing w:line="256" w:lineRule="auto"/>
              <w:rPr>
                <w:rFonts w:ascii="Arial Narrow" w:hAnsi="Arial Narrow" w:cs="Arial"/>
                <w:lang w:eastAsia="en-US"/>
              </w:rPr>
            </w:pPr>
            <w:r w:rsidRPr="00423C10">
              <w:rPr>
                <w:rFonts w:ascii="Arial Narrow" w:hAnsi="Arial Narrow" w:cs="Arial"/>
                <w:lang w:eastAsia="en-US"/>
              </w:rPr>
              <w:t>68,57</w:t>
            </w:r>
            <w:r w:rsidR="000013DE" w:rsidRPr="00423C10">
              <w:rPr>
                <w:rFonts w:ascii="Arial Narrow" w:hAnsi="Arial Narrow" w:cs="Arial"/>
                <w:lang w:eastAsia="en-US"/>
              </w:rPr>
              <w:t>= število točk, ki jih prejeme ponudba C.</w:t>
            </w:r>
          </w:p>
          <w:p w:rsidR="005A5EAD" w:rsidRPr="00423C10" w:rsidRDefault="005A5EAD" w:rsidP="0050385F">
            <w:pPr>
              <w:spacing w:line="256" w:lineRule="auto"/>
              <w:rPr>
                <w:rFonts w:ascii="Arial Narrow" w:hAnsi="Arial Narrow" w:cs="Arial"/>
                <w:lang w:eastAsia="en-US"/>
              </w:rPr>
            </w:pPr>
          </w:p>
          <w:p w:rsidR="005A5EAD" w:rsidRPr="00423C10" w:rsidRDefault="005A5EAD" w:rsidP="0050385F">
            <w:pPr>
              <w:spacing w:line="256" w:lineRule="auto"/>
              <w:rPr>
                <w:rFonts w:ascii="Arial Narrow" w:hAnsi="Arial Narrow" w:cs="Arial"/>
                <w:lang w:eastAsia="en-US"/>
              </w:rPr>
            </w:pPr>
          </w:p>
          <w:p w:rsidR="005A5EAD" w:rsidRPr="00423C10" w:rsidRDefault="005A5EAD" w:rsidP="005A5EAD">
            <w:pPr>
              <w:pStyle w:val="Odstavekseznama"/>
              <w:numPr>
                <w:ilvl w:val="0"/>
                <w:numId w:val="18"/>
              </w:numPr>
              <w:spacing w:line="256" w:lineRule="auto"/>
              <w:rPr>
                <w:rFonts w:ascii="Arial Narrow" w:hAnsi="Arial Narrow" w:cs="Arial"/>
                <w:lang w:eastAsia="en-US"/>
              </w:rPr>
            </w:pPr>
            <w:r w:rsidRPr="00423C10">
              <w:rPr>
                <w:rFonts w:ascii="Arial Narrow" w:hAnsi="Arial Narrow" w:cs="Arial"/>
                <w:lang w:eastAsia="en-US"/>
              </w:rPr>
              <w:t>Izvedeni istovrstni projekti =30%</w:t>
            </w:r>
          </w:p>
          <w:p w:rsidR="005A5EAD" w:rsidRPr="00423C10" w:rsidRDefault="005A5EAD" w:rsidP="005A5EAD">
            <w:pPr>
              <w:spacing w:line="256" w:lineRule="auto"/>
              <w:rPr>
                <w:rFonts w:ascii="Arial Narrow" w:hAnsi="Arial Narrow" w:cs="Arial"/>
                <w:lang w:eastAsia="en-US"/>
              </w:rPr>
            </w:pPr>
          </w:p>
          <w:p w:rsidR="005A5EAD" w:rsidRPr="00423C10" w:rsidRDefault="005A5EAD" w:rsidP="005A5EAD">
            <w:pPr>
              <w:spacing w:line="256" w:lineRule="auto"/>
              <w:rPr>
                <w:rFonts w:ascii="Arial Narrow" w:hAnsi="Arial Narrow" w:cs="Arial"/>
                <w:lang w:eastAsia="en-US"/>
              </w:rPr>
            </w:pPr>
            <w:r w:rsidRPr="00423C10">
              <w:rPr>
                <w:rFonts w:ascii="Arial Narrow" w:hAnsi="Arial Narrow" w:cs="Arial"/>
                <w:lang w:eastAsia="en-US"/>
              </w:rPr>
              <w:t xml:space="preserve">Za istovrstni  projekt se šteje uspešno izvedeni svetovalni projekt v zdravstvenem zavodu ali drugi organizaciji kot navedeno </w:t>
            </w:r>
            <w:r w:rsidR="004839C1">
              <w:rPr>
                <w:rFonts w:ascii="Arial Narrow" w:hAnsi="Arial Narrow" w:cs="Arial"/>
                <w:lang w:eastAsia="en-US"/>
              </w:rPr>
              <w:t>v pogoju 8.1.</w:t>
            </w:r>
            <w:r w:rsidRPr="00423C10">
              <w:rPr>
                <w:rFonts w:ascii="Arial Narrow" w:hAnsi="Arial Narrow" w:cs="Arial"/>
                <w:lang w:eastAsia="en-US"/>
              </w:rPr>
              <w:t xml:space="preserve">, pri čemer ponudnik za </w:t>
            </w:r>
            <w:r w:rsidR="002C3E95">
              <w:rPr>
                <w:rFonts w:ascii="Arial Narrow" w:hAnsi="Arial Narrow" w:cs="Arial"/>
                <w:lang w:eastAsia="en-US"/>
              </w:rPr>
              <w:t>eno svetovanje</w:t>
            </w:r>
            <w:r w:rsidRPr="00423C10">
              <w:rPr>
                <w:rFonts w:ascii="Arial Narrow" w:hAnsi="Arial Narrow" w:cs="Arial"/>
                <w:lang w:eastAsia="en-US"/>
              </w:rPr>
              <w:t xml:space="preserve"> ne prejme nobene točke iz tega kriterija (</w:t>
            </w:r>
            <w:r w:rsidR="002C3E95">
              <w:rPr>
                <w:rFonts w:ascii="Arial Narrow" w:hAnsi="Arial Narrow" w:cs="Arial"/>
                <w:lang w:eastAsia="en-US"/>
              </w:rPr>
              <w:t xml:space="preserve">eno svetovanje je </w:t>
            </w:r>
            <w:r w:rsidRPr="00423C10">
              <w:rPr>
                <w:rFonts w:ascii="Arial Narrow" w:hAnsi="Arial Narrow" w:cs="Arial"/>
                <w:lang w:eastAsia="en-US"/>
              </w:rPr>
              <w:t xml:space="preserve"> pogoj za sodelovanje) za </w:t>
            </w:r>
            <w:r w:rsidR="002C3E95">
              <w:rPr>
                <w:rFonts w:ascii="Arial Narrow" w:hAnsi="Arial Narrow" w:cs="Arial"/>
                <w:lang w:eastAsia="en-US"/>
              </w:rPr>
              <w:t>2</w:t>
            </w:r>
            <w:r w:rsidRPr="00423C10">
              <w:rPr>
                <w:rFonts w:ascii="Arial Narrow" w:hAnsi="Arial Narrow" w:cs="Arial"/>
                <w:lang w:eastAsia="en-US"/>
              </w:rPr>
              <w:t xml:space="preserve"> svetovanja prejme po tem merilu 10 točk, za </w:t>
            </w:r>
            <w:r w:rsidR="002C3E95">
              <w:rPr>
                <w:rFonts w:ascii="Arial Narrow" w:hAnsi="Arial Narrow" w:cs="Arial"/>
                <w:lang w:eastAsia="en-US"/>
              </w:rPr>
              <w:t>3</w:t>
            </w:r>
            <w:r w:rsidRPr="00423C10">
              <w:rPr>
                <w:rFonts w:ascii="Arial Narrow" w:hAnsi="Arial Narrow" w:cs="Arial"/>
                <w:lang w:eastAsia="en-US"/>
              </w:rPr>
              <w:t xml:space="preserve"> svetovanja prejme po tem merilu 20 točk in za </w:t>
            </w:r>
            <w:r w:rsidR="002C3E95">
              <w:rPr>
                <w:rFonts w:ascii="Arial Narrow" w:hAnsi="Arial Narrow" w:cs="Arial"/>
                <w:lang w:eastAsia="en-US"/>
              </w:rPr>
              <w:t>4</w:t>
            </w:r>
            <w:r w:rsidRPr="00423C10">
              <w:rPr>
                <w:rFonts w:ascii="Arial Narrow" w:hAnsi="Arial Narrow" w:cs="Arial"/>
                <w:lang w:eastAsia="en-US"/>
              </w:rPr>
              <w:t xml:space="preserve"> ali več svetovanj prejme po tem merilu najvišje število točk, to je 30 točk.</w:t>
            </w:r>
          </w:p>
          <w:p w:rsidR="005A5EAD" w:rsidRPr="00423C10" w:rsidRDefault="005A5EAD" w:rsidP="005A5EAD">
            <w:pPr>
              <w:spacing w:line="256" w:lineRule="auto"/>
              <w:rPr>
                <w:rFonts w:ascii="Arial Narrow" w:hAnsi="Arial Narrow" w:cs="Arial"/>
                <w:lang w:eastAsia="en-US"/>
              </w:rPr>
            </w:pPr>
          </w:p>
          <w:p w:rsidR="005A5EAD" w:rsidRPr="00423C10" w:rsidRDefault="002C3E95" w:rsidP="005A5EAD">
            <w:pPr>
              <w:spacing w:line="256" w:lineRule="auto"/>
              <w:rPr>
                <w:rFonts w:ascii="Arial Narrow" w:hAnsi="Arial Narrow" w:cs="Arial"/>
                <w:lang w:eastAsia="en-US"/>
              </w:rPr>
            </w:pPr>
            <w:r>
              <w:rPr>
                <w:rFonts w:ascii="Arial Narrow" w:hAnsi="Arial Narrow" w:cs="Arial"/>
                <w:lang w:eastAsia="en-US"/>
              </w:rPr>
              <w:t>2</w:t>
            </w:r>
            <w:r w:rsidR="005A5EAD" w:rsidRPr="00423C10">
              <w:rPr>
                <w:rFonts w:ascii="Arial Narrow" w:hAnsi="Arial Narrow" w:cs="Arial"/>
                <w:lang w:eastAsia="en-US"/>
              </w:rPr>
              <w:t xml:space="preserve"> svetovanja………………………………..10 točk</w:t>
            </w:r>
          </w:p>
          <w:p w:rsidR="005A5EAD" w:rsidRPr="00423C10" w:rsidRDefault="002C3E95" w:rsidP="005A5EAD">
            <w:pPr>
              <w:spacing w:line="256" w:lineRule="auto"/>
              <w:rPr>
                <w:rFonts w:ascii="Arial Narrow" w:hAnsi="Arial Narrow" w:cs="Arial"/>
                <w:lang w:eastAsia="en-US"/>
              </w:rPr>
            </w:pPr>
            <w:r>
              <w:rPr>
                <w:rFonts w:ascii="Arial Narrow" w:hAnsi="Arial Narrow" w:cs="Arial"/>
                <w:lang w:eastAsia="en-US"/>
              </w:rPr>
              <w:t>3</w:t>
            </w:r>
            <w:r w:rsidR="005A5EAD" w:rsidRPr="00423C10">
              <w:rPr>
                <w:rFonts w:ascii="Arial Narrow" w:hAnsi="Arial Narrow" w:cs="Arial"/>
                <w:lang w:eastAsia="en-US"/>
              </w:rPr>
              <w:t xml:space="preserve"> svetovanja………………………………..20 točk</w:t>
            </w:r>
          </w:p>
          <w:p w:rsidR="005A5EAD" w:rsidRPr="005A5EAD" w:rsidRDefault="002C3E95" w:rsidP="005A5EAD">
            <w:pPr>
              <w:spacing w:line="256" w:lineRule="auto"/>
              <w:rPr>
                <w:rFonts w:ascii="Arial Narrow" w:hAnsi="Arial Narrow" w:cs="Arial"/>
                <w:lang w:eastAsia="en-US"/>
              </w:rPr>
            </w:pPr>
            <w:r>
              <w:rPr>
                <w:rFonts w:ascii="Arial Narrow" w:hAnsi="Arial Narrow" w:cs="Arial"/>
                <w:lang w:eastAsia="en-US"/>
              </w:rPr>
              <w:t>3</w:t>
            </w:r>
            <w:r w:rsidR="005A5EAD" w:rsidRPr="00423C10">
              <w:rPr>
                <w:rFonts w:ascii="Arial Narrow" w:hAnsi="Arial Narrow" w:cs="Arial"/>
                <w:lang w:eastAsia="en-US"/>
              </w:rPr>
              <w:t xml:space="preserve"> ali več svetovanj ………………………..30 točk</w:t>
            </w:r>
          </w:p>
        </w:tc>
      </w:tr>
    </w:tbl>
    <w:p w:rsidR="000013DE" w:rsidRDefault="000013DE" w:rsidP="000013DE">
      <w:pPr>
        <w:pStyle w:val="Noga"/>
        <w:rPr>
          <w:rFonts w:ascii="Arial Narrow" w:hAnsi="Arial Narrow" w:cs="Arial"/>
        </w:rPr>
      </w:pPr>
    </w:p>
    <w:p w:rsidR="000013DE" w:rsidRPr="002F4770" w:rsidRDefault="000013DE" w:rsidP="00F82269">
      <w:pPr>
        <w:pStyle w:val="Telobesedila"/>
        <w:numPr>
          <w:ilvl w:val="0"/>
          <w:numId w:val="17"/>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F82269">
      <w:pPr>
        <w:pStyle w:val="Telobesedila"/>
        <w:numPr>
          <w:ilvl w:val="0"/>
          <w:numId w:val="1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A23D83" w:rsidRPr="009A3C0A" w:rsidRDefault="000013DE" w:rsidP="00F82269">
      <w:pPr>
        <w:pStyle w:val="Telobesedila"/>
        <w:numPr>
          <w:ilvl w:val="0"/>
          <w:numId w:val="17"/>
        </w:numPr>
        <w:spacing w:after="220" w:line="220" w:lineRule="atLeast"/>
        <w:rPr>
          <w:rFonts w:ascii="Arial Narrow" w:hAnsi="Arial Narrow" w:cs="Arial"/>
          <w:b/>
          <w:i/>
          <w:iCs/>
          <w:sz w:val="23"/>
        </w:rPr>
      </w:pPr>
      <w:r>
        <w:rPr>
          <w:rFonts w:ascii="Arial Narrow" w:hAnsi="Arial Narrow" w:cs="Arial"/>
          <w:b/>
          <w:i/>
          <w:iCs/>
          <w:sz w:val="23"/>
        </w:rPr>
        <w:t>Finančna zavarovanja:</w:t>
      </w:r>
    </w:p>
    <w:p w:rsidR="008C0194" w:rsidRPr="009A3C0A" w:rsidRDefault="000013DE" w:rsidP="00F82269">
      <w:pPr>
        <w:pStyle w:val="Noga"/>
        <w:numPr>
          <w:ilvl w:val="1"/>
          <w:numId w:val="21"/>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predloži:</w:t>
      </w:r>
      <w:r w:rsidR="008C0194" w:rsidRPr="0044604F">
        <w:rPr>
          <w:rFonts w:ascii="Arial Narrow" w:hAnsi="Arial Narrow" w:cs="Arial"/>
          <w:b/>
          <w:bCs/>
          <w:i/>
          <w:sz w:val="22"/>
          <w:szCs w:val="22"/>
        </w:rPr>
        <w:t xml:space="preserve"> </w:t>
      </w:r>
    </w:p>
    <w:p w:rsidR="009A3C0A" w:rsidRPr="0044604F" w:rsidRDefault="009A3C0A" w:rsidP="009A3C0A">
      <w:pPr>
        <w:pStyle w:val="Noga"/>
        <w:ind w:left="795"/>
        <w:jc w:val="both"/>
        <w:rPr>
          <w:rFonts w:ascii="Arial Narrow" w:hAnsi="Arial Narrow"/>
          <w:b/>
          <w:i/>
          <w:sz w:val="22"/>
          <w:szCs w:val="22"/>
        </w:rPr>
      </w:pPr>
    </w:p>
    <w:p w:rsidR="00F26870" w:rsidRPr="00F26870" w:rsidRDefault="0050385F" w:rsidP="009A42AA">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w:t>
      </w:r>
    </w:p>
    <w:p w:rsidR="008C0194" w:rsidRPr="00AC42C6" w:rsidRDefault="0050385F" w:rsidP="009A42AA">
      <w:pPr>
        <w:pStyle w:val="Noga"/>
        <w:numPr>
          <w:ilvl w:val="0"/>
          <w:numId w:val="12"/>
        </w:numPr>
        <w:jc w:val="both"/>
        <w:rPr>
          <w:rFonts w:ascii="Arial Narrow" w:hAnsi="Arial Narrow" w:cs="Arial"/>
          <w:sz w:val="23"/>
        </w:rPr>
      </w:pPr>
      <w:r w:rsidRPr="008C0194">
        <w:rPr>
          <w:rFonts w:ascii="Arial Narrow" w:hAnsi="Arial Narrow"/>
          <w:b/>
          <w:sz w:val="22"/>
          <w:szCs w:val="22"/>
        </w:rPr>
        <w:t xml:space="preserve"> enakovredno kavcijsko zavarovanje zavarovalnice, unovčljivo na prvi poziv za dobro izvedbo pogodbenih obveznosti v višini </w:t>
      </w:r>
      <w:r w:rsidR="00F26870">
        <w:rPr>
          <w:rFonts w:ascii="Arial Narrow" w:hAnsi="Arial Narrow"/>
          <w:b/>
          <w:sz w:val="22"/>
          <w:szCs w:val="22"/>
        </w:rPr>
        <w:t>10</w:t>
      </w:r>
      <w:r w:rsidRPr="008C0194">
        <w:rPr>
          <w:rFonts w:ascii="Arial Narrow" w:hAnsi="Arial Narrow"/>
          <w:b/>
          <w:sz w:val="22"/>
          <w:szCs w:val="22"/>
        </w:rPr>
        <w:t xml:space="preserve">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00F26870">
        <w:rPr>
          <w:rFonts w:ascii="Arial Narrow" w:hAnsi="Arial Narrow" w:cs="Arial"/>
          <w:b/>
          <w:iCs/>
          <w:sz w:val="22"/>
          <w:szCs w:val="22"/>
        </w:rPr>
        <w:t>mesecev  in 3</w:t>
      </w:r>
      <w:r w:rsidRPr="008C0194">
        <w:rPr>
          <w:rFonts w:ascii="Arial Narrow" w:hAnsi="Arial Narrow" w:cs="Arial"/>
          <w:b/>
          <w:iCs/>
          <w:sz w:val="22"/>
          <w:szCs w:val="22"/>
        </w:rPr>
        <w:t xml:space="preserve">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r w:rsidR="008C0194" w:rsidRPr="008C0194">
        <w:rPr>
          <w:rFonts w:ascii="Arial Narrow" w:hAnsi="Arial Narrow"/>
          <w:b/>
          <w:sz w:val="22"/>
          <w:szCs w:val="22"/>
        </w:rPr>
        <w:t>;</w:t>
      </w:r>
    </w:p>
    <w:p w:rsidR="004E7117" w:rsidRDefault="004E7117" w:rsidP="001242B9">
      <w:pPr>
        <w:outlineLvl w:val="0"/>
        <w:rPr>
          <w:rFonts w:ascii="Arial Narrow" w:hAnsi="Arial Narrow" w:cs="Arial"/>
          <w:b/>
          <w:bCs/>
        </w:rPr>
      </w:pPr>
    </w:p>
    <w:p w:rsidR="00423C10" w:rsidRPr="00FF3E53" w:rsidRDefault="00507F78" w:rsidP="00423C10">
      <w:pPr>
        <w:jc w:val="both"/>
      </w:pPr>
      <w:r>
        <w:rPr>
          <w:rFonts w:ascii="Arial Narrow" w:hAnsi="Arial Narrow" w:cs="Arial"/>
          <w:b/>
          <w:iCs/>
          <w:sz w:val="28"/>
          <w:szCs w:val="28"/>
        </w:rPr>
        <w:br w:type="page"/>
      </w:r>
    </w:p>
    <w:p w:rsidR="00423C10" w:rsidRPr="00FF3E53" w:rsidRDefault="00423C10" w:rsidP="00423C10"/>
    <w:p w:rsidR="00507F78" w:rsidRDefault="00507F78">
      <w:pPr>
        <w:rPr>
          <w:rFonts w:ascii="Arial Narrow" w:hAnsi="Arial Narrow" w:cs="Arial"/>
          <w:b/>
          <w:iCs/>
          <w:sz w:val="28"/>
          <w:szCs w:val="28"/>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Pr="00B31D29" w:rsidRDefault="00772BFF" w:rsidP="00772BFF">
      <w:pPr>
        <w:rPr>
          <w:rFonts w:ascii="Arial Narrow" w:hAnsi="Arial Narrow"/>
          <w:b/>
          <w:bCs/>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F26870">
        <w:rPr>
          <w:rFonts w:ascii="Arial Narrow" w:hAnsi="Arial Narrow"/>
          <w:b/>
          <w:bCs/>
        </w:rPr>
        <w:t>Izvedbo popisov poslovnih procesov v UKCL</w:t>
      </w:r>
    </w:p>
    <w:p w:rsidR="00772BFF" w:rsidRPr="00B31D29" w:rsidRDefault="00772BFF" w:rsidP="00772BFF">
      <w:pPr>
        <w:rPr>
          <w:rFonts w:ascii="Arial Narrow" w:hAnsi="Arial Narrow"/>
          <w:b/>
        </w:rPr>
      </w:pPr>
    </w:p>
    <w:p w:rsidR="00772BFF" w:rsidRPr="00B05157" w:rsidRDefault="00772BFF" w:rsidP="00772BFF">
      <w:pPr>
        <w:rPr>
          <w:rFonts w:ascii="Arial Narrow" w:hAnsi="Arial Narrow" w:cs="Arial"/>
          <w:b/>
          <w:color w:val="0000FF"/>
        </w:rPr>
      </w:pPr>
      <w:r>
        <w:rPr>
          <w:rFonts w:ascii="Arial Narrow" w:hAnsi="Arial Narrow" w:cs="Arial"/>
        </w:rPr>
        <w:t xml:space="preserve">Končne ponudbene vrednosti z DDV/sklop so razvidne iz </w:t>
      </w:r>
      <w:r w:rsidR="005D0DB7">
        <w:rPr>
          <w:rFonts w:ascii="Arial Narrow" w:hAnsi="Arial Narrow" w:cs="Arial"/>
        </w:rPr>
        <w:t xml:space="preserve"> </w:t>
      </w:r>
      <w:r w:rsidR="005D0DB7" w:rsidRPr="006A4B51">
        <w:rPr>
          <w:rFonts w:ascii="Arial Narrow" w:hAnsi="Arial Narrow"/>
          <w:sz w:val="22"/>
          <w:szCs w:val="22"/>
        </w:rPr>
        <w:t>predračuna</w:t>
      </w:r>
      <w:r w:rsidR="00372EC8" w:rsidRPr="006A4B51">
        <w:rPr>
          <w:rFonts w:ascii="Arial Narrow" w:hAnsi="Arial Narrow"/>
          <w:sz w:val="22"/>
          <w:szCs w:val="22"/>
        </w:rPr>
        <w:t xml:space="preserve"> </w:t>
      </w:r>
      <w:r w:rsidR="005D0DB7" w:rsidRPr="006A4B51">
        <w:rPr>
          <w:rFonts w:ascii="Arial Narrow" w:hAnsi="Arial Narrow"/>
          <w:sz w:val="22"/>
          <w:szCs w:val="22"/>
        </w:rPr>
        <w:t xml:space="preserve"> </w:t>
      </w:r>
      <w:r w:rsidR="00361159">
        <w:rPr>
          <w:rFonts w:ascii="Arial Narrow" w:hAnsi="Arial Narrow" w:cs="Arial"/>
          <w:b/>
          <w:color w:val="0000FF"/>
        </w:rPr>
        <w:t>845080102-009-19</w:t>
      </w:r>
      <w:r w:rsidR="00B05157">
        <w:rPr>
          <w:rFonts w:ascii="Arial Narrow" w:hAnsi="Arial Narrow" w:cs="Arial"/>
          <w:b/>
          <w:color w:val="0000FF"/>
        </w:rPr>
        <w:t>_004</w:t>
      </w:r>
      <w:r w:rsidRPr="00F96BED">
        <w:rPr>
          <w:rFonts w:ascii="Arial Narrow" w:hAnsi="Arial Narrow" w:cs="Arial"/>
        </w:rPr>
        <w:t>.</w:t>
      </w:r>
    </w:p>
    <w:p w:rsidR="00772BFF" w:rsidRDefault="00772BFF" w:rsidP="00772BFF">
      <w:pPr>
        <w:rPr>
          <w:rFonts w:ascii="Arial Narrow" w:hAnsi="Arial Narrow" w:cs="Arial"/>
        </w:rPr>
      </w:pPr>
    </w:p>
    <w:p w:rsidR="00530B5F" w:rsidRDefault="00530B5F" w:rsidP="00530B5F">
      <w:pPr>
        <w:jc w:val="both"/>
        <w:rPr>
          <w:rFonts w:ascii="Arial Narrow" w:hAnsi="Arial Narrow"/>
        </w:rPr>
      </w:pPr>
      <w:r w:rsidRPr="006A4B51">
        <w:rPr>
          <w:rFonts w:ascii="Arial Narrow" w:hAnsi="Arial Narrow"/>
        </w:rPr>
        <w:t xml:space="preserve">V končni ponudbeni vrednosti z DDV </w:t>
      </w:r>
      <w:r w:rsidR="004A58EF" w:rsidRPr="006A4B51">
        <w:rPr>
          <w:rFonts w:ascii="Arial Narrow" w:hAnsi="Arial Narrow"/>
        </w:rPr>
        <w:t>so</w:t>
      </w:r>
      <w:r w:rsidRPr="006A4B51">
        <w:rPr>
          <w:rFonts w:ascii="Arial Narrow" w:hAnsi="Arial Narrow"/>
        </w:rPr>
        <w:t xml:space="preserve"> zajeti vsi odvisni stroški (kot npr. trošarine, takse, zavarovanja, embalaža, transportna embalaža, prevoz, testiranja </w:t>
      </w:r>
      <w:proofErr w:type="spellStart"/>
      <w:r w:rsidRPr="006A4B51">
        <w:rPr>
          <w:rFonts w:ascii="Arial Narrow" w:hAnsi="Arial Narrow"/>
        </w:rPr>
        <w:t>itd</w:t>
      </w:r>
      <w:proofErr w:type="spellEnd"/>
      <w:r w:rsidRPr="006A4B51">
        <w:rPr>
          <w:rFonts w:ascii="Arial Narrow" w:hAnsi="Arial Narrow"/>
        </w:rPr>
        <w:t>),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54397F" w:rsidRPr="00B31D29">
        <w:rPr>
          <w:rFonts w:ascii="Arial Narrow" w:hAnsi="Arial Narrow" w:cs="Arial"/>
        </w:rPr>
        <w:t>___________________</w:t>
      </w:r>
      <w:r w:rsidRPr="00BC0CA9">
        <w:rPr>
          <w:rFonts w:ascii="Arial Narrow" w:hAnsi="Arial Narrow" w:cs="Arial"/>
          <w:b/>
        </w:rPr>
        <w:t>.</w:t>
      </w:r>
    </w:p>
    <w:p w:rsidR="00772BFF" w:rsidRDefault="00772BFF" w:rsidP="00772BFF">
      <w:pPr>
        <w:jc w:val="both"/>
        <w:rPr>
          <w:rFonts w:ascii="Arial Narrow" w:hAnsi="Arial Narrow"/>
        </w:rPr>
      </w:pPr>
    </w:p>
    <w:p w:rsidR="006710C3" w:rsidRPr="00423257" w:rsidRDefault="00907216" w:rsidP="00423257">
      <w:pPr>
        <w:jc w:val="both"/>
        <w:rPr>
          <w:rFonts w:ascii="Arial Narrow" w:hAnsi="Arial Narrow"/>
          <w:u w:val="single"/>
        </w:rPr>
      </w:pPr>
      <w:r w:rsidRPr="006A4B51">
        <w:rPr>
          <w:rFonts w:ascii="Arial Narrow" w:hAnsi="Arial Narrow"/>
          <w:b/>
          <w:sz w:val="22"/>
          <w:szCs w:val="22"/>
        </w:rPr>
        <w:t xml:space="preserve">Ponudnik za to stranjo priloži: </w:t>
      </w:r>
      <w:r w:rsidR="002D5626" w:rsidRPr="006A4B51">
        <w:rPr>
          <w:rFonts w:ascii="Arial Narrow" w:hAnsi="Arial Narrow"/>
          <w:sz w:val="22"/>
          <w:szCs w:val="22"/>
        </w:rPr>
        <w:t>izpolnjen</w:t>
      </w:r>
      <w:r w:rsidR="00266E3A" w:rsidRPr="006A4B51">
        <w:rPr>
          <w:rFonts w:ascii="Arial Narrow" w:hAnsi="Arial Narrow"/>
          <w:sz w:val="22"/>
          <w:szCs w:val="22"/>
        </w:rPr>
        <w:t>o</w:t>
      </w:r>
      <w:r w:rsidR="002D5626" w:rsidRPr="006A4B51">
        <w:rPr>
          <w:rFonts w:ascii="Arial Narrow" w:hAnsi="Arial Narrow"/>
          <w:sz w:val="22"/>
          <w:szCs w:val="22"/>
        </w:rPr>
        <w:t xml:space="preserve"> tabelo </w:t>
      </w:r>
      <w:r w:rsidRPr="006A4B51">
        <w:rPr>
          <w:rFonts w:ascii="Arial Narrow" w:hAnsi="Arial Narrow"/>
          <w:sz w:val="22"/>
          <w:szCs w:val="22"/>
        </w:rPr>
        <w:t xml:space="preserve">predračuna </w:t>
      </w:r>
      <w:r w:rsidR="00361159">
        <w:rPr>
          <w:rFonts w:ascii="Arial Narrow" w:hAnsi="Arial Narrow" w:cs="Arial"/>
          <w:b/>
          <w:color w:val="0000FF"/>
        </w:rPr>
        <w:t>845080102-009-19</w:t>
      </w:r>
      <w:r w:rsidR="00C267A4">
        <w:rPr>
          <w:rFonts w:ascii="Arial Narrow" w:hAnsi="Arial Narrow" w:cs="Arial"/>
          <w:b/>
          <w:color w:val="0000FF"/>
        </w:rPr>
        <w:t>_004</w:t>
      </w:r>
      <w:r w:rsidR="006A4B51">
        <w:rPr>
          <w:rFonts w:ascii="Arial Narrow" w:hAnsi="Arial Narrow" w:cs="Arial"/>
          <w:b/>
          <w:color w:val="0000FF"/>
        </w:rPr>
        <w:t xml:space="preserve"> </w:t>
      </w:r>
      <w:r w:rsidR="00266E3A" w:rsidRPr="006A4B51">
        <w:rPr>
          <w:rFonts w:ascii="Arial Narrow" w:hAnsi="Arial Narrow"/>
          <w:b/>
          <w:color w:val="0000FF"/>
          <w:sz w:val="22"/>
          <w:szCs w:val="22"/>
        </w:rPr>
        <w:t xml:space="preserve">v </w:t>
      </w:r>
      <w:proofErr w:type="spellStart"/>
      <w:r w:rsidR="00266E3A" w:rsidRPr="006A4B51">
        <w:rPr>
          <w:rFonts w:ascii="Arial Narrow" w:hAnsi="Arial Narrow"/>
          <w:b/>
          <w:color w:val="0000FF"/>
          <w:sz w:val="22"/>
          <w:szCs w:val="22"/>
        </w:rPr>
        <w:t>excel</w:t>
      </w:r>
      <w:proofErr w:type="spellEnd"/>
      <w:r w:rsidR="00266E3A" w:rsidRPr="006A4B51">
        <w:rPr>
          <w:rFonts w:ascii="Arial Narrow" w:hAnsi="Arial Narrow"/>
          <w:b/>
          <w:color w:val="0000FF"/>
          <w:sz w:val="22"/>
          <w:szCs w:val="22"/>
        </w:rPr>
        <w:t xml:space="preserve"> obliki</w:t>
      </w:r>
      <w:r w:rsidR="00982805" w:rsidRPr="006A4B51">
        <w:rPr>
          <w:rFonts w:ascii="Arial Narrow" w:hAnsi="Arial Narrow"/>
          <w:b/>
          <w:sz w:val="22"/>
          <w:szCs w:val="22"/>
        </w:rPr>
        <w:t>,</w:t>
      </w:r>
      <w:r w:rsidR="00507F78">
        <w:rPr>
          <w:rFonts w:ascii="Arial Narrow" w:hAnsi="Arial Narrow"/>
          <w:b/>
          <w:sz w:val="22"/>
          <w:szCs w:val="22"/>
        </w:rPr>
        <w:t xml:space="preserve"> natančen opis izvedbe posamezne faze in priložena </w:t>
      </w:r>
      <w:r w:rsidR="00D00706" w:rsidRPr="006A4B51">
        <w:rPr>
          <w:rFonts w:ascii="Arial Narrow" w:hAnsi="Arial Narrow"/>
          <w:b/>
          <w:color w:val="0000FF"/>
          <w:sz w:val="22"/>
          <w:szCs w:val="22"/>
        </w:rPr>
        <w:t xml:space="preserve"> </w:t>
      </w:r>
      <w:r w:rsidR="00507F78" w:rsidRPr="00507F78">
        <w:rPr>
          <w:rFonts w:ascii="Arial Narrow" w:hAnsi="Arial Narrow"/>
          <w:b/>
          <w:sz w:val="22"/>
          <w:szCs w:val="22"/>
        </w:rPr>
        <w:t>dokazila s  katerimi ponudnik izkazuje izpolnjevanje naročnikovih strokovnih zahtev</w:t>
      </w:r>
    </w:p>
    <w:p w:rsidR="00395233" w:rsidRDefault="00395233" w:rsidP="001242B9">
      <w:pPr>
        <w:jc w:val="center"/>
        <w:outlineLvl w:val="0"/>
        <w:rPr>
          <w:rFonts w:ascii="Arial Narrow" w:hAnsi="Arial Narrow" w:cs="Arial"/>
          <w:b/>
          <w:bCs/>
          <w:sz w:val="28"/>
          <w:szCs w:val="28"/>
        </w:rPr>
      </w:pPr>
    </w:p>
    <w:p w:rsidR="00507F78" w:rsidRDefault="00507F78">
      <w:pPr>
        <w:rPr>
          <w:rFonts w:ascii="Arial Narrow" w:hAnsi="Arial Narrow" w:cs="Arial"/>
          <w:b/>
          <w:bCs/>
          <w:sz w:val="28"/>
          <w:szCs w:val="28"/>
        </w:rPr>
      </w:pPr>
    </w:p>
    <w:p w:rsidR="001242B9" w:rsidRPr="00084E3D" w:rsidRDefault="001242B9" w:rsidP="001242B9">
      <w:pPr>
        <w:jc w:val="center"/>
        <w:outlineLvl w:val="0"/>
        <w:rPr>
          <w:rFonts w:ascii="Arial Narrow" w:hAnsi="Arial Narrow" w:cs="Arial"/>
          <w:b/>
          <w:bCs/>
          <w:sz w:val="28"/>
          <w:szCs w:val="28"/>
        </w:rPr>
      </w:pPr>
      <w:r w:rsidRPr="006A0424">
        <w:rPr>
          <w:rFonts w:ascii="Arial Narrow" w:hAnsi="Arial Narrow" w:cs="Arial"/>
          <w:b/>
          <w:bCs/>
          <w:sz w:val="28"/>
          <w:szCs w:val="28"/>
        </w:rPr>
        <w:t>STROKOVNE ZAHTEVE</w:t>
      </w:r>
    </w:p>
    <w:p w:rsidR="00C17E83" w:rsidRPr="00084E3D" w:rsidRDefault="00C17E83" w:rsidP="00C17E83">
      <w:pPr>
        <w:ind w:left="360"/>
        <w:outlineLvl w:val="0"/>
        <w:rPr>
          <w:rFonts w:ascii="Arial Narrow" w:hAnsi="Arial Narrow" w:cs="Arial"/>
          <w:b/>
          <w:bCs/>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E9175F" w:rsidRDefault="00E9175F" w:rsidP="00E9175F">
      <w:pPr>
        <w:rPr>
          <w:b/>
          <w:i/>
        </w:rPr>
      </w:pPr>
      <w:r>
        <w:rPr>
          <w:b/>
          <w:i/>
        </w:rPr>
        <w:t xml:space="preserve">Popis poslovnih procesov  UKC Ljubljana je sestavljen iz </w:t>
      </w:r>
      <w:r w:rsidRPr="0005461F">
        <w:rPr>
          <w:b/>
          <w:i/>
        </w:rPr>
        <w:t>štirih f</w:t>
      </w:r>
      <w:r>
        <w:rPr>
          <w:b/>
          <w:i/>
        </w:rPr>
        <w:t xml:space="preserve">az, ki so opredeljene sledeče: </w:t>
      </w:r>
    </w:p>
    <w:p w:rsidR="00E9175F" w:rsidRPr="006C778F" w:rsidRDefault="00E9175F" w:rsidP="00E9175F">
      <w:pPr>
        <w:rPr>
          <w:b/>
          <w:i/>
        </w:rPr>
      </w:pPr>
    </w:p>
    <w:p w:rsidR="00E9175F" w:rsidRPr="00FC5858" w:rsidRDefault="00E9175F" w:rsidP="00F82269">
      <w:pPr>
        <w:pStyle w:val="Odstavekseznama"/>
        <w:numPr>
          <w:ilvl w:val="0"/>
          <w:numId w:val="23"/>
        </w:numPr>
        <w:spacing w:after="160" w:line="259" w:lineRule="auto"/>
        <w:rPr>
          <w:b/>
          <w:i/>
        </w:rPr>
      </w:pPr>
      <w:r w:rsidRPr="00FC5858">
        <w:rPr>
          <w:b/>
          <w:i/>
        </w:rPr>
        <w:t xml:space="preserve">Popis  </w:t>
      </w:r>
      <w:r w:rsidR="00313362">
        <w:rPr>
          <w:b/>
          <w:i/>
        </w:rPr>
        <w:t xml:space="preserve">procesov vodenja in poslovno podpornih procesov v UKCL </w:t>
      </w:r>
      <w:r w:rsidR="00EF5F15">
        <w:rPr>
          <w:b/>
          <w:i/>
        </w:rPr>
        <w:t>v skladu s shemo glavnih in podpornih procesov v UKCL</w:t>
      </w:r>
    </w:p>
    <w:p w:rsidR="00E9175F" w:rsidRPr="00FC5858" w:rsidRDefault="00E9175F" w:rsidP="006A0424">
      <w:pPr>
        <w:ind w:left="360"/>
        <w:jc w:val="both"/>
      </w:pPr>
      <w:r>
        <w:t xml:space="preserve">OPIS: storitev mora zajemati popis </w:t>
      </w:r>
      <w:r w:rsidR="006A0424" w:rsidRPr="00FC5858">
        <w:t xml:space="preserve">procesov </w:t>
      </w:r>
      <w:r w:rsidR="002D1977">
        <w:t>vodenja in poslovnih podpornih procesov v UKCL ter njihovo povezanost po sledeči stukturi:</w:t>
      </w:r>
    </w:p>
    <w:p w:rsidR="006B125D" w:rsidRDefault="006B125D" w:rsidP="00E9175F">
      <w:pPr>
        <w:ind w:left="360"/>
        <w:jc w:val="both"/>
      </w:pPr>
    </w:p>
    <w:p w:rsidR="006B125D" w:rsidRPr="006A0424" w:rsidRDefault="006B125D" w:rsidP="00E9175F">
      <w:pPr>
        <w:ind w:left="360"/>
        <w:jc w:val="both"/>
      </w:pPr>
      <w:r w:rsidRPr="006A0424">
        <w:t>NIVO 1 – Procesno področje</w:t>
      </w:r>
    </w:p>
    <w:p w:rsidR="006B125D" w:rsidRPr="006A0424" w:rsidRDefault="006B125D" w:rsidP="00E9175F">
      <w:pPr>
        <w:ind w:left="360"/>
        <w:jc w:val="both"/>
      </w:pPr>
      <w:r w:rsidRPr="006A0424">
        <w:t>NIVO2 – Proces znotraj procesnega področja</w:t>
      </w:r>
    </w:p>
    <w:p w:rsidR="006B125D" w:rsidRPr="006A0424" w:rsidRDefault="006B125D" w:rsidP="00E9175F">
      <w:pPr>
        <w:ind w:left="360"/>
        <w:jc w:val="both"/>
      </w:pPr>
      <w:r w:rsidRPr="006A0424">
        <w:t>NIVO 3- Podproces znotraj procesa</w:t>
      </w:r>
    </w:p>
    <w:p w:rsidR="006B125D" w:rsidRDefault="006B125D" w:rsidP="00E9175F">
      <w:pPr>
        <w:ind w:left="360"/>
        <w:jc w:val="both"/>
      </w:pPr>
      <w:r w:rsidRPr="006A0424">
        <w:t>NIVO 4- Aktivnost znotraj podprocesa</w:t>
      </w:r>
    </w:p>
    <w:p w:rsidR="006A0424" w:rsidRDefault="006A0424" w:rsidP="00E9175F">
      <w:pPr>
        <w:ind w:left="360"/>
        <w:jc w:val="both"/>
      </w:pPr>
    </w:p>
    <w:p w:rsidR="006A0424" w:rsidRDefault="006A0424" w:rsidP="00E9175F">
      <w:pPr>
        <w:ind w:left="360"/>
        <w:jc w:val="both"/>
      </w:pPr>
      <w:r>
        <w:t>S strani naročnika bodo oblikovane notranje strokovne skupine sodelavcev, ki bodo vsebinsko skupaj z izvajalcem pristopili k popisu glavnih in podpornih procesov.</w:t>
      </w:r>
    </w:p>
    <w:p w:rsidR="006B125D" w:rsidRDefault="006B125D" w:rsidP="00E9175F">
      <w:pPr>
        <w:ind w:left="360"/>
        <w:jc w:val="both"/>
      </w:pPr>
    </w:p>
    <w:p w:rsidR="00E9175F" w:rsidRDefault="00E9175F" w:rsidP="00E9175F">
      <w:pPr>
        <w:ind w:left="360"/>
        <w:jc w:val="both"/>
      </w:pPr>
      <w:r>
        <w:t xml:space="preserve">  V prvi fazi popisa  procesov   bo izvajalec skupaj z naročnikom opredelil:</w:t>
      </w:r>
    </w:p>
    <w:p w:rsidR="00E9175F" w:rsidRPr="004B429A" w:rsidRDefault="00E9175F" w:rsidP="00F82269">
      <w:pPr>
        <w:pStyle w:val="Odstavekseznama"/>
        <w:numPr>
          <w:ilvl w:val="0"/>
          <w:numId w:val="25"/>
        </w:numPr>
        <w:spacing w:after="160" w:line="259" w:lineRule="auto"/>
        <w:jc w:val="both"/>
      </w:pPr>
      <w:r w:rsidRPr="004B429A">
        <w:t xml:space="preserve">vse </w:t>
      </w:r>
      <w:r w:rsidR="006A0424" w:rsidRPr="004B429A">
        <w:t xml:space="preserve">glavne in </w:t>
      </w:r>
      <w:r w:rsidR="006A0424" w:rsidRPr="005D5D93">
        <w:t>podporne</w:t>
      </w:r>
      <w:r w:rsidR="005D5D93">
        <w:t xml:space="preserve">  </w:t>
      </w:r>
      <w:r w:rsidRPr="005D5D93">
        <w:t>poslovne</w:t>
      </w:r>
      <w:r w:rsidRPr="004B429A">
        <w:t xml:space="preserve">  procese v skladu s naročnikovo shemo procesov v UKCL</w:t>
      </w:r>
      <w:r w:rsidR="00A507E4" w:rsidRPr="004B429A">
        <w:t xml:space="preserve"> in jih popisal v obliki </w:t>
      </w:r>
      <w:r w:rsidR="004B429A">
        <w:t>seznama procesov in podprocesov;</w:t>
      </w:r>
      <w:r w:rsidRPr="004B429A">
        <w:t xml:space="preserve"> </w:t>
      </w:r>
    </w:p>
    <w:p w:rsidR="004B429A" w:rsidRDefault="00E9175F" w:rsidP="00790BA8">
      <w:pPr>
        <w:pStyle w:val="Odstavekseznama"/>
        <w:numPr>
          <w:ilvl w:val="0"/>
          <w:numId w:val="25"/>
        </w:numPr>
        <w:spacing w:after="160" w:line="259" w:lineRule="auto"/>
        <w:jc w:val="both"/>
      </w:pPr>
      <w:r>
        <w:t xml:space="preserve">prioritetno določil  </w:t>
      </w:r>
      <w:r w:rsidR="004B429A">
        <w:t>ključne glavne  in podporne procese za uspešno in učinkovito upravljanje in poslovanje UKCL;</w:t>
      </w:r>
    </w:p>
    <w:p w:rsidR="00E9175F" w:rsidRDefault="00E9175F" w:rsidP="00790BA8">
      <w:pPr>
        <w:pStyle w:val="Odstavekseznama"/>
        <w:numPr>
          <w:ilvl w:val="0"/>
          <w:numId w:val="25"/>
        </w:numPr>
        <w:spacing w:after="160" w:line="259" w:lineRule="auto"/>
        <w:jc w:val="both"/>
      </w:pPr>
      <w:r>
        <w:t xml:space="preserve">opredeljeni  </w:t>
      </w:r>
      <w:r w:rsidR="004B429A">
        <w:t xml:space="preserve">ključni </w:t>
      </w:r>
      <w:r w:rsidR="004B429A" w:rsidRPr="005D5D93">
        <w:t>procesi</w:t>
      </w:r>
      <w:r w:rsidRPr="005D5D93">
        <w:t xml:space="preserve"> </w:t>
      </w:r>
      <w:r w:rsidR="00A507E4" w:rsidRPr="005D5D93">
        <w:t xml:space="preserve"> (do 10 procesov/podprocesov</w:t>
      </w:r>
      <w:r w:rsidR="00A507E4" w:rsidRPr="00423C10">
        <w:t>)</w:t>
      </w:r>
      <w:r>
        <w:t xml:space="preserve"> za uspešno in učinkovito  upravljanje in poslovanje  se nato popišejo v skladu s standardom ISO 9001:2015. Pri tem se opredelijo sledeči atributi  pri  </w:t>
      </w:r>
      <w:r w:rsidRPr="002C321D">
        <w:t xml:space="preserve">procesu (potrebni </w:t>
      </w:r>
      <w:r w:rsidR="00FB714F">
        <w:t xml:space="preserve"> viri, vhodni in izhodni do</w:t>
      </w:r>
      <w:r w:rsidR="005F1570">
        <w:t>kumenti,</w:t>
      </w:r>
      <w:r>
        <w:t xml:space="preserve">  začetek in konec procesa, posamezne aktivnosti in povezave z drugimi procesi,  kazalniki za merjenje učinkovitosti, stabilnost / odkloni ,  tveganja , popis informacijske podpore in podatkovne </w:t>
      </w:r>
      <w:r w:rsidR="00FB714F">
        <w:t>zbirke</w:t>
      </w:r>
      <w:r>
        <w:t>, ter  skrbnik in odgovor</w:t>
      </w:r>
      <w:r w:rsidR="005D5D93">
        <w:t>ni za proces);</w:t>
      </w:r>
    </w:p>
    <w:p w:rsidR="00E9175F" w:rsidRDefault="00E9175F" w:rsidP="00F82269">
      <w:pPr>
        <w:pStyle w:val="Odstavekseznama"/>
        <w:numPr>
          <w:ilvl w:val="0"/>
          <w:numId w:val="25"/>
        </w:numPr>
        <w:spacing w:after="160" w:line="259" w:lineRule="auto"/>
        <w:jc w:val="both"/>
      </w:pPr>
      <w:r w:rsidRPr="000F1E37">
        <w:t>Analiza IT krajine</w:t>
      </w:r>
      <w:r>
        <w:t xml:space="preserve"> </w:t>
      </w:r>
      <w:r w:rsidRPr="00E9175F">
        <w:t>UKCL</w:t>
      </w:r>
      <w:r w:rsidRPr="000F1E37">
        <w:t xml:space="preserve"> (IT re</w:t>
      </w:r>
      <w:r>
        <w:t>šitve, IT orodja, ipd.)</w:t>
      </w:r>
      <w:r w:rsidRPr="000F1E37">
        <w:t xml:space="preserve"> za potrebe analize </w:t>
      </w:r>
      <w:r w:rsidR="00507F78">
        <w:t>učinkovitosti</w:t>
      </w:r>
      <w:r w:rsidRPr="000F1E37">
        <w:t xml:space="preserve"> IT</w:t>
      </w:r>
      <w:r w:rsidR="005D5D93">
        <w:t>;</w:t>
      </w:r>
    </w:p>
    <w:p w:rsidR="00E9175F" w:rsidRDefault="00E9175F" w:rsidP="00F82269">
      <w:pPr>
        <w:pStyle w:val="Odstavekseznama"/>
        <w:numPr>
          <w:ilvl w:val="0"/>
          <w:numId w:val="25"/>
        </w:numPr>
        <w:spacing w:after="160" w:line="259" w:lineRule="auto"/>
        <w:jc w:val="both"/>
      </w:pPr>
      <w:r w:rsidRPr="000F1E37">
        <w:t>Ocena stroškov in investicij, povezanih z IT krajino (CAPEX, OPEX)</w:t>
      </w:r>
      <w:r w:rsidR="005D5D93">
        <w:t>.</w:t>
      </w:r>
    </w:p>
    <w:p w:rsidR="00E9175F" w:rsidRDefault="00E9175F" w:rsidP="00E9175F">
      <w:pPr>
        <w:jc w:val="both"/>
      </w:pPr>
    </w:p>
    <w:p w:rsidR="00E9175F" w:rsidRDefault="00E9175F" w:rsidP="00E9175F">
      <w:pPr>
        <w:jc w:val="both"/>
      </w:pPr>
    </w:p>
    <w:p w:rsidR="00E9175F" w:rsidRDefault="00E9175F" w:rsidP="00E9175F">
      <w:pPr>
        <w:jc w:val="both"/>
      </w:pPr>
    </w:p>
    <w:p w:rsidR="00E9175F" w:rsidRDefault="00E9175F" w:rsidP="00E9175F">
      <w:pPr>
        <w:jc w:val="both"/>
      </w:pPr>
    </w:p>
    <w:p w:rsidR="004B429A" w:rsidRDefault="004B429A" w:rsidP="00E9175F">
      <w:pPr>
        <w:jc w:val="both"/>
      </w:pPr>
    </w:p>
    <w:p w:rsidR="00EF5F15" w:rsidRDefault="00EF5F15" w:rsidP="00E9175F">
      <w:pPr>
        <w:jc w:val="both"/>
      </w:pPr>
    </w:p>
    <w:p w:rsidR="004B429A" w:rsidRDefault="004B429A" w:rsidP="00E9175F">
      <w:pPr>
        <w:jc w:val="both"/>
      </w:pPr>
    </w:p>
    <w:p w:rsidR="004B429A" w:rsidRPr="002C321D" w:rsidRDefault="004B429A" w:rsidP="00E9175F">
      <w:pPr>
        <w:jc w:val="both"/>
      </w:pPr>
    </w:p>
    <w:p w:rsidR="00E9175F" w:rsidRDefault="00E9175F" w:rsidP="00E9175F">
      <w:pPr>
        <w:jc w:val="both"/>
        <w:rPr>
          <w:highlight w:val="yellow"/>
        </w:rPr>
      </w:pPr>
    </w:p>
    <w:p w:rsidR="00E9175F" w:rsidRDefault="00E9175F" w:rsidP="00E9175F">
      <w:pPr>
        <w:jc w:val="both"/>
        <w:rPr>
          <w:b/>
        </w:rPr>
      </w:pPr>
      <w:r w:rsidRPr="002C321D">
        <w:rPr>
          <w:b/>
        </w:rPr>
        <w:t>2</w:t>
      </w:r>
      <w:r>
        <w:rPr>
          <w:b/>
        </w:rPr>
        <w:t>.</w:t>
      </w:r>
      <w:r w:rsidRPr="002C321D">
        <w:rPr>
          <w:b/>
        </w:rPr>
        <w:t xml:space="preserve"> Analiza učinkovitosti organizacije in upravljanja UKCL  </w:t>
      </w:r>
    </w:p>
    <w:p w:rsidR="00E9175F" w:rsidRDefault="00E9175F" w:rsidP="00E9175F">
      <w:pPr>
        <w:jc w:val="both"/>
        <w:rPr>
          <w:b/>
        </w:rPr>
      </w:pPr>
    </w:p>
    <w:p w:rsidR="00E9175F" w:rsidRPr="00C41AC6" w:rsidRDefault="00E9175F" w:rsidP="00E9175F">
      <w:pPr>
        <w:pStyle w:val="Odstavekseznama"/>
        <w:ind w:left="360"/>
        <w:jc w:val="both"/>
        <w:rPr>
          <w:color w:val="FF0000"/>
        </w:rPr>
      </w:pPr>
      <w:r w:rsidRPr="00BE279F">
        <w:t xml:space="preserve">OPIS: V  drugi fazi teh storitev se od izvajalca pričakuje pripravo ocene porabe virov po posameznih procesih ter opredelitev meril, kriterijev  ali kazalnikov za ocenjevanje ter analizo učinkovitosti organizacije in upravljanja UKCL ter identifikacijo posameznih priložnosti in izboljšave. Izvajalec pripravi </w:t>
      </w:r>
      <w:r w:rsidR="00BE279F" w:rsidRPr="00BE279F">
        <w:t xml:space="preserve"> tudi </w:t>
      </w:r>
      <w:r w:rsidRPr="00BE279F">
        <w:t xml:space="preserve">oceno </w:t>
      </w:r>
      <w:r w:rsidR="00AE7EB4">
        <w:t>učinkovitega prepletanja procesov.</w:t>
      </w:r>
    </w:p>
    <w:p w:rsidR="00E9175F" w:rsidRPr="002C321D" w:rsidRDefault="00BE279F" w:rsidP="00E9175F">
      <w:pPr>
        <w:pStyle w:val="Odstavekseznama"/>
        <w:ind w:left="360"/>
        <w:jc w:val="both"/>
      </w:pPr>
      <w:r>
        <w:t xml:space="preserve"> Pri </w:t>
      </w:r>
      <w:r w:rsidR="00E9175F" w:rsidRPr="002C321D">
        <w:t>ključnih proce</w:t>
      </w:r>
      <w:r>
        <w:t>sih</w:t>
      </w:r>
      <w:r w:rsidR="00E9175F" w:rsidRPr="002C321D">
        <w:t xml:space="preserve"> (kjer je poraba virov najvišja) se identificira tudi pomanjkljivosti na področju IT rešitev in pripravi oceno kritičnosti</w:t>
      </w:r>
    </w:p>
    <w:p w:rsidR="00E9175F" w:rsidRDefault="00E9175F" w:rsidP="00E9175F">
      <w:pPr>
        <w:ind w:left="360"/>
        <w:jc w:val="both"/>
      </w:pPr>
      <w:r w:rsidRPr="002C321D">
        <w:t>Na osnovi faze 2 se pripravi v naslednji fazi ukrepe za izboljšavo</w:t>
      </w:r>
      <w:r>
        <w:t>.</w:t>
      </w:r>
    </w:p>
    <w:p w:rsidR="00E9175F" w:rsidRPr="002C321D" w:rsidRDefault="00E9175F" w:rsidP="00E9175F">
      <w:pPr>
        <w:jc w:val="both"/>
        <w:rPr>
          <w:b/>
        </w:rPr>
      </w:pPr>
    </w:p>
    <w:p w:rsidR="00E9175F" w:rsidRPr="002C321D" w:rsidRDefault="00E9175F" w:rsidP="00E9175F">
      <w:pPr>
        <w:jc w:val="both"/>
        <w:rPr>
          <w:b/>
        </w:rPr>
      </w:pPr>
      <w:r w:rsidRPr="002C321D">
        <w:rPr>
          <w:b/>
        </w:rPr>
        <w:t>3</w:t>
      </w:r>
      <w:r>
        <w:rPr>
          <w:b/>
        </w:rPr>
        <w:t>.</w:t>
      </w:r>
      <w:r w:rsidRPr="002C321D">
        <w:rPr>
          <w:b/>
        </w:rPr>
        <w:t xml:space="preserve"> Priprava </w:t>
      </w:r>
      <w:r>
        <w:rPr>
          <w:b/>
        </w:rPr>
        <w:t xml:space="preserve">ukrepov </w:t>
      </w:r>
      <w:r w:rsidRPr="002C321D">
        <w:rPr>
          <w:b/>
        </w:rPr>
        <w:t>za optimizacijo ključnih področji ter načrta aktivnosti  za izvedbo potrebnih sprememb</w:t>
      </w:r>
    </w:p>
    <w:p w:rsidR="00E9175F" w:rsidRDefault="00E9175F" w:rsidP="00E9175F">
      <w:pPr>
        <w:ind w:left="360"/>
        <w:jc w:val="both"/>
      </w:pPr>
    </w:p>
    <w:p w:rsidR="000325D4" w:rsidRDefault="00E9175F" w:rsidP="00E9175F">
      <w:pPr>
        <w:ind w:left="360"/>
        <w:jc w:val="both"/>
      </w:pPr>
      <w:r>
        <w:t xml:space="preserve">OPIS: V  tretji fazi se od izvajalca </w:t>
      </w:r>
      <w:r w:rsidRPr="008A1F41">
        <w:t xml:space="preserve">pričakuje pripravo </w:t>
      </w:r>
      <w:r w:rsidR="000325D4">
        <w:t xml:space="preserve">meril, kriterijev ali kazalnikov za ocenjevanje in analizo </w:t>
      </w:r>
      <w:r w:rsidRPr="008A1F41">
        <w:t xml:space="preserve"> učinkovitosti organizacije in upravljanja UKCL ter identifikacijo posameznih priložn</w:t>
      </w:r>
      <w:r w:rsidR="000325D4">
        <w:t>osti in izboljšave- optimizacijo.</w:t>
      </w:r>
    </w:p>
    <w:p w:rsidR="00E9175F" w:rsidRDefault="00E9175F" w:rsidP="00E9175F">
      <w:pPr>
        <w:ind w:left="360"/>
        <w:jc w:val="both"/>
      </w:pPr>
      <w:r>
        <w:t>Na osnovi analize rezultatov se opredeli potrebne ključne spremembe - ukrepe na posameznih ravneh in področjih vodenja.</w:t>
      </w:r>
    </w:p>
    <w:p w:rsidR="00E9175F" w:rsidRPr="00E9175F" w:rsidRDefault="00E9175F" w:rsidP="00E9175F">
      <w:pPr>
        <w:ind w:left="360"/>
        <w:jc w:val="both"/>
      </w:pPr>
      <w:r w:rsidRPr="00E9175F">
        <w:t xml:space="preserve">Izvajalec pripravi predloge potrebnih sprememb, na podlagi </w:t>
      </w:r>
      <w:r w:rsidR="000325D4">
        <w:t>katerih pripravi načrt korektivnih ukrepov.</w:t>
      </w:r>
    </w:p>
    <w:p w:rsidR="00E9175F" w:rsidRDefault="00E9175F" w:rsidP="00E9175F">
      <w:pPr>
        <w:jc w:val="both"/>
      </w:pPr>
    </w:p>
    <w:p w:rsidR="00E9175F" w:rsidRPr="008A1F41" w:rsidRDefault="00E9175F" w:rsidP="00F82269">
      <w:pPr>
        <w:pStyle w:val="Odstavekseznama"/>
        <w:numPr>
          <w:ilvl w:val="0"/>
          <w:numId w:val="27"/>
        </w:numPr>
        <w:spacing w:after="160" w:line="259" w:lineRule="auto"/>
        <w:rPr>
          <w:b/>
          <w:i/>
        </w:rPr>
      </w:pPr>
      <w:r w:rsidRPr="008A1F41">
        <w:rPr>
          <w:b/>
          <w:i/>
        </w:rPr>
        <w:t xml:space="preserve">Načrt izvedbe </w:t>
      </w:r>
      <w:r w:rsidR="000325D4">
        <w:rPr>
          <w:b/>
          <w:i/>
        </w:rPr>
        <w:t xml:space="preserve"> korektivnih </w:t>
      </w:r>
      <w:r w:rsidRPr="008A1F41">
        <w:rPr>
          <w:b/>
          <w:i/>
        </w:rPr>
        <w:t>ukrepov za optimiz</w:t>
      </w:r>
      <w:r w:rsidR="0022335B">
        <w:rPr>
          <w:b/>
          <w:i/>
        </w:rPr>
        <w:t>acijo poslovnih procesov v UKCL</w:t>
      </w:r>
    </w:p>
    <w:p w:rsidR="00E9175F" w:rsidRDefault="00E9175F" w:rsidP="00E9175F">
      <w:pPr>
        <w:ind w:left="360"/>
        <w:jc w:val="both"/>
      </w:pPr>
      <w:r>
        <w:t xml:space="preserve">Četrta faza zajema pripravo načrta </w:t>
      </w:r>
      <w:r w:rsidR="0022335B">
        <w:t>izvedbe korektivnih ukrepov</w:t>
      </w:r>
      <w:r>
        <w:t xml:space="preserve">.  </w:t>
      </w:r>
    </w:p>
    <w:p w:rsidR="00E9175F" w:rsidRDefault="00E9175F" w:rsidP="00E9175F">
      <w:pPr>
        <w:ind w:left="360"/>
        <w:jc w:val="both"/>
      </w:pPr>
    </w:p>
    <w:p w:rsidR="00E9175F" w:rsidRDefault="00E9175F" w:rsidP="00E9175F">
      <w:pPr>
        <w:ind w:left="360"/>
        <w:jc w:val="both"/>
      </w:pPr>
      <w:r>
        <w:t xml:space="preserve">OPIS: </w:t>
      </w:r>
      <w:r w:rsidR="0022335B">
        <w:t xml:space="preserve">Projekt-načrt </w:t>
      </w:r>
      <w:r>
        <w:t xml:space="preserve">izvedbe </w:t>
      </w:r>
      <w:r w:rsidR="0022335B">
        <w:t xml:space="preserve">korektivnih ukrepov </w:t>
      </w:r>
      <w:r>
        <w:t xml:space="preserve">obsega tako vsebinsko kot terminsko  opredeljene aktivnosti za izvedbo </w:t>
      </w:r>
      <w:r w:rsidR="0022335B">
        <w:t>posameznih ukrepov opredeljenih v tretji  fazi.</w:t>
      </w:r>
      <w:r>
        <w:t xml:space="preserve"> </w:t>
      </w:r>
    </w:p>
    <w:p w:rsidR="00E9175F" w:rsidRPr="007C4A41" w:rsidRDefault="00E9175F" w:rsidP="00E9175F">
      <w:pPr>
        <w:ind w:left="360"/>
        <w:jc w:val="both"/>
        <w:rPr>
          <w:i/>
          <w:highlight w:val="yellow"/>
        </w:rPr>
      </w:pPr>
      <w:r>
        <w:t xml:space="preserve"> Načrt</w:t>
      </w:r>
      <w:r w:rsidR="0022335B">
        <w:t xml:space="preserve"> projekta </w:t>
      </w:r>
      <w:r>
        <w:t xml:space="preserve"> mora obsegati opise aktivnosti, organizacijo projekta s ključnimi vlogami in odgovornostmi (potrebne  vire naročnika), </w:t>
      </w:r>
      <w:r w:rsidRPr="0005461F">
        <w:t xml:space="preserve">ključnimi internimi deležniki, </w:t>
      </w:r>
      <w:r>
        <w:t>metodologijo dela,  ko</w:t>
      </w:r>
      <w:r w:rsidR="005F1570">
        <w:t xml:space="preserve">munikacijski plan, </w:t>
      </w:r>
      <w:r w:rsidR="0022335B">
        <w:t>terminski plan</w:t>
      </w:r>
      <w:r w:rsidR="005F1570">
        <w:t xml:space="preserve">, </w:t>
      </w:r>
      <w:r>
        <w:t xml:space="preserve"> ključne</w:t>
      </w:r>
      <w:r w:rsidR="005F1570">
        <w:t xml:space="preserve"> rezultate projekta ( izdelke) ter finančno oceno učinkovitosti posameznih ukrepov.</w:t>
      </w:r>
    </w:p>
    <w:p w:rsidR="00E9175F" w:rsidRDefault="00E9175F" w:rsidP="00E9175F"/>
    <w:p w:rsidR="00E9175F" w:rsidRPr="00AA0DFC" w:rsidRDefault="00E9175F" w:rsidP="00E9175F">
      <w:pPr>
        <w:rPr>
          <w:rFonts w:ascii="Verdana" w:hAnsi="Verdana"/>
          <w:color w:val="00B050"/>
          <w:sz w:val="20"/>
          <w:szCs w:val="20"/>
        </w:rPr>
      </w:pPr>
      <w:r>
        <w:t xml:space="preserve">Ponudnik mora poleg izvedbe zgoraj navedenih faz izpolnjevati tudi naslednje pogoje: </w:t>
      </w:r>
    </w:p>
    <w:p w:rsidR="00E9175F" w:rsidRPr="00010277" w:rsidRDefault="00E9175F" w:rsidP="00E9175F">
      <w:pPr>
        <w:rPr>
          <w:b/>
          <w:i/>
        </w:rPr>
      </w:pPr>
      <w:r w:rsidRPr="00010277">
        <w:rPr>
          <w:b/>
          <w:i/>
        </w:rPr>
        <w:t>Minimalno obremenitev kadrovskih virov naročnika.</w:t>
      </w:r>
    </w:p>
    <w:p w:rsidR="00E9175F" w:rsidRPr="00D05787" w:rsidRDefault="00E9175F" w:rsidP="00E9175F">
      <w:pPr>
        <w:rPr>
          <w:i/>
        </w:rPr>
      </w:pPr>
      <w:r w:rsidRPr="00D05787">
        <w:rPr>
          <w:i/>
        </w:rPr>
        <w:t>Naročnik pričakuje minimalno obremenitev lastnih kadrov pri navedenih aktivnosti</w:t>
      </w:r>
      <w:r>
        <w:rPr>
          <w:i/>
        </w:rPr>
        <w:t xml:space="preserve"> maksimalno do 240 </w:t>
      </w:r>
      <w:r w:rsidR="00FB714F">
        <w:rPr>
          <w:i/>
        </w:rPr>
        <w:t>človek/dni</w:t>
      </w:r>
      <w:r>
        <w:rPr>
          <w:i/>
        </w:rPr>
        <w:t xml:space="preserve"> (s strani naročnika skupaj   5 ljudi, ki delajo na projektu 8 ur / teden / 10 mesecev).</w:t>
      </w:r>
    </w:p>
    <w:p w:rsidR="00E9175F" w:rsidRDefault="00E9175F" w:rsidP="00E9175F">
      <w:r w:rsidRPr="006C778F">
        <w:rPr>
          <w:b/>
          <w:i/>
        </w:rPr>
        <w:t>Trajanje izvedbe vseh faz oz. celotne storitve</w:t>
      </w:r>
      <w:r>
        <w:t xml:space="preserve">: 12 mesecev </w:t>
      </w:r>
    </w:p>
    <w:p w:rsidR="00E9175F" w:rsidRDefault="00E9175F" w:rsidP="00E9175F">
      <w:pPr>
        <w:rPr>
          <w:rFonts w:ascii="Arial" w:hAnsi="Arial" w:cs="Arial"/>
          <w:sz w:val="20"/>
          <w:szCs w:val="20"/>
        </w:rPr>
      </w:pPr>
    </w:p>
    <w:p w:rsidR="00E9175F" w:rsidRPr="00C41AC6" w:rsidRDefault="00E9175F" w:rsidP="00E9175F">
      <w:pPr>
        <w:rPr>
          <w:color w:val="FF0000"/>
        </w:rPr>
      </w:pPr>
      <w:r w:rsidRPr="00010277">
        <w:rPr>
          <w:rFonts w:ascii="Verdana" w:hAnsi="Verdana"/>
          <w:b/>
          <w:i/>
          <w:sz w:val="20"/>
          <w:szCs w:val="20"/>
        </w:rPr>
        <w:t xml:space="preserve">Naročnik zahteva, </w:t>
      </w:r>
      <w:r w:rsidR="0022335B">
        <w:rPr>
          <w:rFonts w:ascii="Verdana" w:hAnsi="Verdana"/>
          <w:b/>
          <w:i/>
          <w:sz w:val="20"/>
          <w:szCs w:val="20"/>
        </w:rPr>
        <w:t xml:space="preserve">da so popisi in grafični prikazi procesov v formatu, ki omogoča nadaljnje dopolnitve s strani naročnika. </w:t>
      </w:r>
    </w:p>
    <w:p w:rsidR="00507F78" w:rsidRDefault="00507F78" w:rsidP="00E9175F">
      <w:pPr>
        <w:jc w:val="both"/>
      </w:pPr>
    </w:p>
    <w:p w:rsidR="00E9175F" w:rsidRDefault="00E9175F" w:rsidP="00E9175F">
      <w:pPr>
        <w:jc w:val="both"/>
        <w:rPr>
          <w:b/>
          <w:i/>
          <w:color w:val="00B050"/>
        </w:rPr>
      </w:pPr>
      <w:r>
        <w:lastRenderedPageBreak/>
        <w:t xml:space="preserve">Končna ponudbena vrednost mora </w:t>
      </w:r>
      <w:r>
        <w:rPr>
          <w:b/>
          <w:i/>
        </w:rPr>
        <w:t xml:space="preserve">zajemati </w:t>
      </w:r>
      <w:r w:rsidRPr="006C778F">
        <w:rPr>
          <w:b/>
          <w:i/>
        </w:rPr>
        <w:t xml:space="preserve"> </w:t>
      </w:r>
      <w:r>
        <w:rPr>
          <w:b/>
          <w:i/>
        </w:rPr>
        <w:t xml:space="preserve">vrednost </w:t>
      </w:r>
      <w:r w:rsidRPr="006C778F">
        <w:rPr>
          <w:b/>
          <w:i/>
        </w:rPr>
        <w:t>celotne izvedbe storitev</w:t>
      </w:r>
      <w:r>
        <w:rPr>
          <w:b/>
          <w:i/>
        </w:rPr>
        <w:t xml:space="preserve"> </w:t>
      </w:r>
      <w:r w:rsidRPr="009C471A">
        <w:rPr>
          <w:i/>
        </w:rPr>
        <w:t>(</w:t>
      </w:r>
      <w:r w:rsidRPr="00164BEB">
        <w:rPr>
          <w:b/>
          <w:i/>
          <w:color w:val="000000"/>
        </w:rPr>
        <w:t xml:space="preserve">ponudnik pa mora k obrazcu predračuna za vsako fazo poleg finančnega ovrednotenja, priložiti tudi specifikacijo po posameznih fazah vključno z okvirnim številom delovnih ur potrebnih za posamezno fazo). </w:t>
      </w:r>
    </w:p>
    <w:p w:rsidR="00E9175F" w:rsidRPr="00435AA5" w:rsidRDefault="00E9175F" w:rsidP="00E9175F">
      <w:pPr>
        <w:rPr>
          <w:b/>
          <w:i/>
          <w:color w:val="00B050"/>
        </w:rPr>
      </w:pPr>
    </w:p>
    <w:p w:rsidR="00E9175F" w:rsidRPr="006C778F" w:rsidRDefault="00E9175F" w:rsidP="00E9175F">
      <w:pPr>
        <w:rPr>
          <w:b/>
          <w:i/>
        </w:rPr>
      </w:pPr>
      <w:r w:rsidRPr="006C778F">
        <w:rPr>
          <w:b/>
          <w:i/>
        </w:rPr>
        <w:t xml:space="preserve">Ponudnik </w:t>
      </w:r>
      <w:r w:rsidR="0034100C">
        <w:rPr>
          <w:b/>
          <w:i/>
        </w:rPr>
        <w:t>mora izpo</w:t>
      </w:r>
      <w:r w:rsidR="000510C8">
        <w:rPr>
          <w:b/>
          <w:i/>
        </w:rPr>
        <w:t>lnjevati naslednje reference- pogoji  št. 8.1-8.7 v obrazcu 1</w:t>
      </w:r>
    </w:p>
    <w:p w:rsidR="00E9175F" w:rsidRPr="0034100C" w:rsidRDefault="00E9175F" w:rsidP="00F82269">
      <w:pPr>
        <w:pStyle w:val="Odstavekseznama"/>
        <w:numPr>
          <w:ilvl w:val="0"/>
          <w:numId w:val="26"/>
        </w:numPr>
        <w:spacing w:after="160" w:line="259" w:lineRule="auto"/>
      </w:pPr>
      <w:r w:rsidRPr="0034100C">
        <w:t>mednarodne reference svetovanja  na področju upravljanja in vodenja bolnišnicam z &gt; 1000 posteljami) Ponudnik mora predložiti</w:t>
      </w:r>
      <w:r w:rsidR="002C3E95">
        <w:t xml:space="preserve"> kot pogoj </w:t>
      </w:r>
      <w:r w:rsidRPr="0034100C">
        <w:t xml:space="preserve"> najmanj </w:t>
      </w:r>
      <w:r w:rsidRPr="002C3E95">
        <w:rPr>
          <w:b/>
          <w:u w:val="single"/>
        </w:rPr>
        <w:t>dve referenci</w:t>
      </w:r>
      <w:r w:rsidRPr="0034100C">
        <w:t xml:space="preserve">. </w:t>
      </w:r>
    </w:p>
    <w:p w:rsidR="00E9175F" w:rsidRPr="0034100C" w:rsidRDefault="00E9175F" w:rsidP="00F82269">
      <w:pPr>
        <w:pStyle w:val="Odstavekseznama"/>
        <w:numPr>
          <w:ilvl w:val="0"/>
          <w:numId w:val="24"/>
        </w:numPr>
        <w:spacing w:after="160" w:line="259" w:lineRule="auto"/>
      </w:pPr>
      <w:r w:rsidRPr="0034100C">
        <w:t>izkušnje z svetovanjem in / ali  vodenjem svetovalnih projektov za</w:t>
      </w:r>
      <w:r w:rsidR="00460BE0">
        <w:t xml:space="preserve"> zdravstvene zavode ali </w:t>
      </w:r>
      <w:r w:rsidRPr="0034100C">
        <w:t xml:space="preserve"> organizacije z več kot 1000 zaposlenimi , ki imajo več ravni vodenja </w:t>
      </w:r>
      <w:r w:rsidR="00FB714F">
        <w:t>in</w:t>
      </w:r>
      <w:r w:rsidR="00AE7EB4">
        <w:t xml:space="preserve"> </w:t>
      </w:r>
      <w:r w:rsidRPr="0034100C">
        <w:t xml:space="preserve">več kot 100 mio </w:t>
      </w:r>
      <w:r w:rsidRPr="0034100C">
        <w:rPr>
          <w:rFonts w:cs="Calibri"/>
        </w:rPr>
        <w:t>€</w:t>
      </w:r>
      <w:r w:rsidR="002C3E95">
        <w:t xml:space="preserve"> letnega prometa. Ponudnik mora za izpolnjevanje pogoja predložiti dokazilo </w:t>
      </w:r>
      <w:r w:rsidR="002C3E95" w:rsidRPr="002C3E95">
        <w:rPr>
          <w:b/>
          <w:u w:val="single"/>
        </w:rPr>
        <w:t>za najmanj 1 svetovanje</w:t>
      </w:r>
      <w:r w:rsidR="002C3E95">
        <w:t xml:space="preserve">, v kolikor pa izkaže več kot eno svetovanje bo naročnik to nagradil pri drugem merilu ocenjevanja </w:t>
      </w:r>
      <w:r w:rsidR="00790BA8">
        <w:t>na način kot je opisan v dodatku k navodilom, ki so sestavni del te razpisne dokumentacije.</w:t>
      </w:r>
    </w:p>
    <w:p w:rsidR="00E9175F" w:rsidRPr="0034100C" w:rsidRDefault="00E9175F" w:rsidP="00F82269">
      <w:pPr>
        <w:pStyle w:val="Odstavekseznama"/>
        <w:numPr>
          <w:ilvl w:val="0"/>
          <w:numId w:val="24"/>
        </w:numPr>
        <w:spacing w:after="160" w:line="259" w:lineRule="auto"/>
      </w:pPr>
      <w:r w:rsidRPr="0034100C">
        <w:t>izvajalec ima vzpostavljen sistem kakovosti, ki ga izkazuje z veljavnim mednarodnim certifikatom kakovosti</w:t>
      </w:r>
    </w:p>
    <w:p w:rsidR="00E9175F" w:rsidRPr="0034100C" w:rsidRDefault="00E9175F" w:rsidP="00F82269">
      <w:pPr>
        <w:pStyle w:val="Odstavekseznama"/>
        <w:numPr>
          <w:ilvl w:val="0"/>
          <w:numId w:val="24"/>
        </w:numPr>
        <w:spacing w:after="160" w:line="259" w:lineRule="auto"/>
      </w:pPr>
      <w:r w:rsidRPr="00A00E3A">
        <w:t>strokovni team svetovalcev, ki imajo večletne izkušnje (min. 5 let) pri podobnih projektih  (bio</w:t>
      </w:r>
      <w:r>
        <w:t xml:space="preserve">grafije so obvezni del ponudbe). </w:t>
      </w:r>
      <w:r w:rsidRPr="0034100C">
        <w:t>Vsaj en član strokovnega teama mora imeti veljaven mednarodni certifikat za vodenje projektov.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 xml:space="preserve">Vsaj 1 svetovalec mora imeti </w:t>
      </w:r>
      <w:r w:rsidR="00FB714F">
        <w:rPr>
          <w:color w:val="000000"/>
        </w:rPr>
        <w:t>veljaven</w:t>
      </w:r>
      <w:r w:rsidRPr="00164BEB">
        <w:rPr>
          <w:color w:val="000000"/>
        </w:rPr>
        <w:t xml:space="preserve"> certifikat CISA (Certified Information System Auditor - Certificiran revizor informacijskih sistemov)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 xml:space="preserve">Izveden vsaj 1 projekt prenove procesov ter sočasne optimizacije ali priprave strategije IT za večje podjetje (vsaj 500 zaposlenih, vsaj 50 milijonov prihodkov ali letnega proračuna), katerega vrednost je vsaj  </w:t>
      </w:r>
      <w:r w:rsidRPr="00F26870">
        <w:t>100</w:t>
      </w:r>
      <w:r w:rsidRPr="00164BEB">
        <w:rPr>
          <w:color w:val="000000"/>
        </w:rPr>
        <w:t>.000 EUR + DDV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Izveden vsaj 1 projekt analize in optimizacije, oziroma prenove procesov za večje podjetje (vsaj 500 zaposlenih, več kot 50 milijonov EUR prihodkov ali letnega proračuna), katerega vrednost je vsaj 150.000 EUR + DDV</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957D1C" w:rsidRDefault="00AE7EB4" w:rsidP="00C17E83">
      <w:pPr>
        <w:ind w:left="360"/>
        <w:rPr>
          <w:rFonts w:ascii="Arial Narrow" w:hAnsi="Arial Narrow"/>
          <w:b/>
          <w:color w:val="FF0000"/>
        </w:rPr>
      </w:pPr>
      <w:r>
        <w:rPr>
          <w:rFonts w:ascii="Arial Narrow" w:hAnsi="Arial Narrow"/>
          <w:b/>
          <w:color w:val="FF0000"/>
        </w:rPr>
        <w:t xml:space="preserve">Ponudnik mora kot </w:t>
      </w:r>
      <w:r w:rsidR="00313362">
        <w:rPr>
          <w:rFonts w:ascii="Arial Narrow" w:hAnsi="Arial Narrow"/>
          <w:b/>
          <w:color w:val="FF0000"/>
        </w:rPr>
        <w:t xml:space="preserve">dokaz za  izpolnjevanje zgoraj navedenih referenc kot </w:t>
      </w:r>
      <w:r>
        <w:rPr>
          <w:rFonts w:ascii="Arial Narrow" w:hAnsi="Arial Narrow"/>
          <w:b/>
          <w:color w:val="FF0000"/>
        </w:rPr>
        <w:t>prilogo k obrazcu ponudbe priložiti vse zahtevane izjave</w:t>
      </w:r>
      <w:r w:rsidR="00313362">
        <w:rPr>
          <w:rFonts w:ascii="Arial Narrow" w:hAnsi="Arial Narrow"/>
          <w:b/>
          <w:color w:val="FF0000"/>
        </w:rPr>
        <w:t xml:space="preserve">, poimenske navedbe </w:t>
      </w:r>
      <w:r>
        <w:rPr>
          <w:rFonts w:ascii="Arial Narrow" w:hAnsi="Arial Narrow"/>
          <w:b/>
          <w:color w:val="FF0000"/>
        </w:rPr>
        <w:t xml:space="preserve"> in </w:t>
      </w:r>
      <w:r w:rsidR="00313362">
        <w:rPr>
          <w:rFonts w:ascii="Arial Narrow" w:hAnsi="Arial Narrow"/>
          <w:b/>
          <w:color w:val="FF0000"/>
        </w:rPr>
        <w:t xml:space="preserve">fotokopije certifikatov </w:t>
      </w:r>
      <w:r>
        <w:rPr>
          <w:rFonts w:ascii="Arial Narrow" w:hAnsi="Arial Narrow"/>
          <w:b/>
          <w:color w:val="FF0000"/>
        </w:rPr>
        <w:t>kot izhaja iz  obrazca</w:t>
      </w:r>
      <w:r w:rsidR="00313362">
        <w:rPr>
          <w:rFonts w:ascii="Arial Narrow" w:hAnsi="Arial Narrow"/>
          <w:b/>
          <w:color w:val="FF0000"/>
        </w:rPr>
        <w:t xml:space="preserve"> 1 za ugotavljanje  sposobnosti!</w:t>
      </w:r>
    </w:p>
    <w:p w:rsidR="00957D1C" w:rsidRDefault="00957D1C" w:rsidP="00B662DD">
      <w:pPr>
        <w:rPr>
          <w:rFonts w:ascii="Arial Narrow" w:hAnsi="Arial Narrow"/>
          <w:b/>
          <w:color w:val="FF0000"/>
        </w:rPr>
      </w:pPr>
    </w:p>
    <w:p w:rsidR="0034100C" w:rsidRDefault="0034100C" w:rsidP="00B662DD">
      <w:pPr>
        <w:rPr>
          <w:rFonts w:ascii="Arial Narrow" w:hAnsi="Arial Narrow"/>
          <w:b/>
          <w:color w:val="FF0000"/>
        </w:rPr>
      </w:pPr>
    </w:p>
    <w:p w:rsidR="0034100C" w:rsidRDefault="0034100C" w:rsidP="00B662DD">
      <w:pPr>
        <w:rPr>
          <w:rFonts w:ascii="Arial Narrow" w:hAnsi="Arial Narrow"/>
          <w:b/>
          <w:color w:val="FF0000"/>
        </w:rPr>
      </w:pPr>
    </w:p>
    <w:p w:rsidR="0034100C" w:rsidRDefault="0034100C" w:rsidP="00B662DD">
      <w:pPr>
        <w:rPr>
          <w:rFonts w:ascii="Arial Narrow" w:hAnsi="Arial Narrow"/>
          <w:b/>
          <w:color w:val="FF0000"/>
        </w:rPr>
      </w:pPr>
    </w:p>
    <w:p w:rsidR="00B662DD" w:rsidRDefault="0034100C" w:rsidP="00B662DD">
      <w:pPr>
        <w:rPr>
          <w:rFonts w:ascii="Arial Narrow" w:hAnsi="Arial Narrow"/>
          <w:b/>
          <w:color w:val="FF0000"/>
        </w:rPr>
      </w:pPr>
      <w:r>
        <w:rPr>
          <w:rFonts w:ascii="Arial Narrow" w:hAnsi="Arial Narrow"/>
          <w:b/>
          <w:color w:val="FF0000"/>
        </w:rPr>
        <w:br w:type="page"/>
      </w:r>
    </w:p>
    <w:p w:rsidR="00595FFA" w:rsidRDefault="00595FFA" w:rsidP="00C17E83">
      <w:pPr>
        <w:ind w:left="360"/>
        <w:rPr>
          <w:rFonts w:ascii="Arial Narrow" w:hAnsi="Arial Narrow"/>
          <w:b/>
          <w:color w:val="FF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5C133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5C1338">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w:t>
            </w:r>
            <w:r w:rsidR="00903206">
              <w:rPr>
                <w:rFonts w:ascii="Arial Narrow" w:hAnsi="Arial Narrow" w:cs="Arial"/>
                <w:b/>
                <w:sz w:val="22"/>
                <w:szCs w:val="22"/>
                <w:lang w:eastAsia="en-US"/>
              </w:rPr>
              <w:t xml:space="preserve"> </w:t>
            </w:r>
            <w:r w:rsidR="00903206" w:rsidRPr="007B1887">
              <w:rPr>
                <w:rFonts w:ascii="Arial Narrow" w:hAnsi="Arial Narrow" w:cs="Arial"/>
                <w:b/>
                <w:sz w:val="22"/>
                <w:szCs w:val="22"/>
                <w:lang w:eastAsia="en-US"/>
              </w:rPr>
              <w:t>ponudnik na zahtevo naročnika priložiti</w:t>
            </w:r>
            <w:r w:rsidR="00903206">
              <w:rPr>
                <w:rFonts w:ascii="Arial Narrow" w:hAnsi="Arial Narrow" w:cs="Arial"/>
                <w:b/>
                <w:color w:val="FF0000"/>
                <w:sz w:val="22"/>
                <w:szCs w:val="22"/>
                <w:lang w:eastAsia="en-US"/>
              </w:rPr>
              <w:t xml:space="preserve"> </w:t>
            </w:r>
            <w:r>
              <w:rPr>
                <w:rFonts w:ascii="Arial Narrow" w:hAnsi="Arial Narrow" w:cs="Arial"/>
                <w:b/>
                <w:sz w:val="22"/>
                <w:szCs w:val="22"/>
                <w:lang w:eastAsia="en-US"/>
              </w:rPr>
              <w:t>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lastRenderedPageBreak/>
              <w:t>3.</w:t>
            </w:r>
          </w:p>
          <w:p w:rsidR="006129E2" w:rsidRPr="004363A1" w:rsidRDefault="006129E2" w:rsidP="005C1338">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F82269">
            <w:pPr>
              <w:numPr>
                <w:ilvl w:val="0"/>
                <w:numId w:val="21"/>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F82269">
            <w:pPr>
              <w:pStyle w:val="Odstavekseznama"/>
              <w:numPr>
                <w:ilvl w:val="0"/>
                <w:numId w:val="21"/>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cs="Arial"/>
                <w:b/>
                <w:bCs/>
                <w:lang w:eastAsia="en-US"/>
              </w:rPr>
            </w:pP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0BFA" w:rsidTr="005C1338">
        <w:tc>
          <w:tcPr>
            <w:tcW w:w="643" w:type="dxa"/>
            <w:tcBorders>
              <w:top w:val="single" w:sz="4" w:space="0" w:color="auto"/>
              <w:left w:val="single" w:sz="4" w:space="0" w:color="auto"/>
              <w:bottom w:val="single" w:sz="4" w:space="0" w:color="auto"/>
              <w:right w:val="single" w:sz="4" w:space="0" w:color="auto"/>
            </w:tcBorders>
          </w:tcPr>
          <w:p w:rsidR="00610BFA" w:rsidRPr="004363A1" w:rsidRDefault="00610BFA" w:rsidP="005C1338">
            <w:pPr>
              <w:spacing w:line="256" w:lineRule="auto"/>
              <w:rPr>
                <w:rFonts w:ascii="Arial Narrow" w:hAnsi="Arial Narrow"/>
                <w:b/>
                <w:lang w:eastAsia="en-US"/>
              </w:rPr>
            </w:pPr>
            <w:r w:rsidRPr="004363A1">
              <w:rPr>
                <w:rFonts w:ascii="Arial Narrow" w:hAnsi="Arial Narrow"/>
                <w:b/>
                <w:lang w:eastAsia="en-US"/>
              </w:rPr>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AE7EB4" w:rsidRDefault="00982805" w:rsidP="0034100C">
            <w:pPr>
              <w:jc w:val="both"/>
              <w:rPr>
                <w:rFonts w:ascii="Arial Narrow" w:hAnsi="Arial Narrow"/>
                <w:sz w:val="22"/>
                <w:szCs w:val="22"/>
              </w:rPr>
            </w:pPr>
            <w:r>
              <w:rPr>
                <w:rFonts w:ascii="Arial Narrow" w:hAnsi="Arial Narrow"/>
                <w:sz w:val="22"/>
                <w:szCs w:val="22"/>
              </w:rPr>
              <w:t xml:space="preserve">Ponudnik priloži: </w:t>
            </w:r>
          </w:p>
          <w:p w:rsidR="00AE7EB4" w:rsidRPr="00AE7EB4" w:rsidRDefault="00AE7EB4" w:rsidP="00AE7EB4">
            <w:pPr>
              <w:pStyle w:val="Odstavekseznama"/>
              <w:numPr>
                <w:ilvl w:val="0"/>
                <w:numId w:val="37"/>
              </w:numPr>
              <w:jc w:val="both"/>
              <w:rPr>
                <w:rFonts w:ascii="Arial Narrow" w:hAnsi="Arial Narrow"/>
                <w:sz w:val="22"/>
                <w:szCs w:val="22"/>
              </w:rPr>
            </w:pPr>
            <w:r w:rsidRPr="00AE7EB4">
              <w:rPr>
                <w:rFonts w:ascii="Arial Narrow" w:hAnsi="Arial Narrow"/>
                <w:sz w:val="22"/>
                <w:szCs w:val="22"/>
              </w:rPr>
              <w:t>podroben opis svoje ponudbe , ki mora izkazovati izpolnjevanje naročnikovih zahtev;</w:t>
            </w:r>
          </w:p>
          <w:p w:rsidR="00AE7EB4" w:rsidRPr="00AE7EB4" w:rsidRDefault="00AE7EB4" w:rsidP="00AE7EB4">
            <w:pPr>
              <w:ind w:left="360"/>
              <w:jc w:val="both"/>
              <w:rPr>
                <w:rFonts w:ascii="Arial Narrow" w:hAnsi="Arial Narrow"/>
                <w:sz w:val="22"/>
                <w:szCs w:val="22"/>
              </w:rPr>
            </w:pPr>
            <w:r w:rsidRPr="00AE7EB4">
              <w:rPr>
                <w:rFonts w:ascii="Arial Narrow" w:hAnsi="Arial Narrow"/>
                <w:sz w:val="22"/>
                <w:szCs w:val="22"/>
              </w:rPr>
              <w:t xml:space="preserve">in </w:t>
            </w:r>
          </w:p>
          <w:p w:rsidR="0034100C" w:rsidRPr="00AE7EB4" w:rsidRDefault="00982805" w:rsidP="00AE7EB4">
            <w:pPr>
              <w:pStyle w:val="Odstavekseznama"/>
              <w:numPr>
                <w:ilvl w:val="0"/>
                <w:numId w:val="37"/>
              </w:numPr>
              <w:jc w:val="both"/>
              <w:rPr>
                <w:rFonts w:ascii="Arial Narrow" w:hAnsi="Arial Narrow"/>
                <w:b/>
                <w:sz w:val="22"/>
                <w:szCs w:val="22"/>
              </w:rPr>
            </w:pPr>
            <w:r w:rsidRPr="00AE7EB4">
              <w:rPr>
                <w:rFonts w:ascii="Arial Narrow" w:hAnsi="Arial Narrow"/>
                <w:sz w:val="22"/>
                <w:szCs w:val="22"/>
              </w:rPr>
              <w:t xml:space="preserve">izpolnjen </w:t>
            </w:r>
            <w:r w:rsidR="009D43BB" w:rsidRPr="00AE7EB4">
              <w:rPr>
                <w:rFonts w:ascii="Arial Narrow" w:hAnsi="Arial Narrow"/>
                <w:sz w:val="22"/>
                <w:szCs w:val="22"/>
              </w:rPr>
              <w:t>predračun</w:t>
            </w:r>
            <w:r w:rsidRPr="00AE7EB4">
              <w:rPr>
                <w:rFonts w:ascii="Arial Narrow" w:hAnsi="Arial Narrow"/>
                <w:sz w:val="22"/>
                <w:szCs w:val="22"/>
              </w:rPr>
              <w:t xml:space="preserve"> </w:t>
            </w:r>
            <w:r w:rsidR="0034100C" w:rsidRPr="00AE7EB4">
              <w:rPr>
                <w:rFonts w:ascii="Arial Narrow" w:hAnsi="Arial Narrow" w:cs="Arial"/>
                <w:b/>
                <w:color w:val="0000FF"/>
              </w:rPr>
              <w:t>845080102-009-19</w:t>
            </w:r>
            <w:r w:rsidR="00C74718" w:rsidRPr="00AE7EB4">
              <w:rPr>
                <w:rFonts w:ascii="Arial Narrow" w:hAnsi="Arial Narrow" w:cs="Arial"/>
                <w:b/>
                <w:color w:val="0000FF"/>
              </w:rPr>
              <w:t xml:space="preserve"> v </w:t>
            </w:r>
            <w:proofErr w:type="spellStart"/>
            <w:r w:rsidR="00C74718" w:rsidRPr="00AE7EB4">
              <w:rPr>
                <w:rFonts w:ascii="Arial Narrow" w:hAnsi="Arial Narrow" w:cs="Arial"/>
                <w:b/>
                <w:color w:val="0000FF"/>
              </w:rPr>
              <w:t>excel</w:t>
            </w:r>
            <w:proofErr w:type="spellEnd"/>
            <w:r w:rsidR="00C74718" w:rsidRPr="00AE7EB4">
              <w:rPr>
                <w:rFonts w:ascii="Arial Narrow" w:hAnsi="Arial Narrow" w:cs="Arial"/>
                <w:b/>
                <w:color w:val="0000FF"/>
              </w:rPr>
              <w:t xml:space="preserve"> obliki</w:t>
            </w:r>
          </w:p>
        </w:tc>
      </w:tr>
      <w:tr w:rsidR="0034100C" w:rsidTr="005C1338">
        <w:tc>
          <w:tcPr>
            <w:tcW w:w="643" w:type="dxa"/>
            <w:tcBorders>
              <w:top w:val="single" w:sz="4" w:space="0" w:color="auto"/>
              <w:left w:val="single" w:sz="4" w:space="0" w:color="auto"/>
              <w:bottom w:val="single" w:sz="4" w:space="0" w:color="auto"/>
              <w:right w:val="single" w:sz="4" w:space="0" w:color="auto"/>
            </w:tcBorders>
          </w:tcPr>
          <w:p w:rsidR="0034100C" w:rsidRDefault="0034100C" w:rsidP="005C1338">
            <w:pPr>
              <w:spacing w:line="256" w:lineRule="auto"/>
              <w:rPr>
                <w:rFonts w:ascii="Arial Narrow" w:hAnsi="Arial Narrow"/>
                <w:b/>
                <w:lang w:eastAsia="en-US"/>
              </w:rPr>
            </w:pPr>
            <w:r>
              <w:rPr>
                <w:rFonts w:ascii="Arial Narrow" w:hAnsi="Arial Narrow"/>
                <w:b/>
                <w:lang w:eastAsia="en-US"/>
              </w:rPr>
              <w:t xml:space="preserve">8. </w:t>
            </w:r>
          </w:p>
          <w:p w:rsidR="000510C8" w:rsidRDefault="000510C8" w:rsidP="005C1338">
            <w:pPr>
              <w:spacing w:line="256" w:lineRule="auto"/>
              <w:rPr>
                <w:rFonts w:ascii="Arial Narrow" w:hAnsi="Arial Narrow"/>
                <w:b/>
                <w:lang w:eastAsia="en-US"/>
              </w:rPr>
            </w:pPr>
            <w:r>
              <w:rPr>
                <w:rFonts w:ascii="Arial Narrow" w:hAnsi="Arial Narrow"/>
                <w:b/>
                <w:lang w:eastAsia="en-US"/>
              </w:rPr>
              <w:t>8.1</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8.2</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lastRenderedPageBreak/>
              <w:t>8.3</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8.4</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8.5</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8.6</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8.7</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Pr="004363A1" w:rsidRDefault="000510C8" w:rsidP="005C1338">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rsidR="0034100C" w:rsidRDefault="0034100C" w:rsidP="005C1338">
            <w:pPr>
              <w:spacing w:line="256" w:lineRule="auto"/>
              <w:rPr>
                <w:rFonts w:ascii="Arial Narrow" w:hAnsi="Arial Narrow" w:cs="Arial"/>
                <w:bCs/>
                <w:sz w:val="22"/>
                <w:szCs w:val="22"/>
              </w:rPr>
            </w:pPr>
            <w:r>
              <w:rPr>
                <w:rFonts w:ascii="Arial Narrow" w:hAnsi="Arial Narrow" w:cs="Arial"/>
                <w:bCs/>
                <w:sz w:val="22"/>
                <w:szCs w:val="22"/>
              </w:rPr>
              <w:lastRenderedPageBreak/>
              <w:t>Izpolnjevanje zahtevanih referenc:</w:t>
            </w:r>
          </w:p>
          <w:p w:rsidR="0034100C" w:rsidRDefault="0034100C" w:rsidP="00F82269">
            <w:pPr>
              <w:pStyle w:val="Odstavekseznama"/>
              <w:numPr>
                <w:ilvl w:val="0"/>
                <w:numId w:val="26"/>
              </w:numPr>
              <w:spacing w:after="160" w:line="259" w:lineRule="auto"/>
            </w:pPr>
            <w:r w:rsidRPr="0034100C">
              <w:t>mednarodne reference svetovanja  na področju up</w:t>
            </w:r>
            <w:r w:rsidR="00507F78">
              <w:t>ravljanja in vodenja bolnišnic</w:t>
            </w:r>
            <w:r w:rsidRPr="0034100C">
              <w:t xml:space="preserve"> z &gt; 1000 posteljami) </w:t>
            </w:r>
            <w:r w:rsidR="00C109D7">
              <w:t>Zahteva se najmanj dve svetovanji v zahtevani vsebini</w:t>
            </w:r>
          </w:p>
          <w:p w:rsidR="00223A63" w:rsidRDefault="00223A63" w:rsidP="00223A63">
            <w:pPr>
              <w:spacing w:after="160" w:line="259" w:lineRule="auto"/>
            </w:pPr>
          </w:p>
          <w:p w:rsidR="00223A63" w:rsidRDefault="00223A63" w:rsidP="00223A63">
            <w:pPr>
              <w:spacing w:after="160" w:line="259" w:lineRule="auto"/>
            </w:pPr>
          </w:p>
          <w:p w:rsidR="00B27C62" w:rsidRPr="0034100C" w:rsidRDefault="00B27C62" w:rsidP="00223A63">
            <w:pPr>
              <w:spacing w:after="160" w:line="259" w:lineRule="auto"/>
            </w:pPr>
          </w:p>
          <w:p w:rsidR="00553B7D" w:rsidRDefault="0034100C" w:rsidP="00553B7D">
            <w:pPr>
              <w:pStyle w:val="Odstavekseznama"/>
              <w:numPr>
                <w:ilvl w:val="0"/>
                <w:numId w:val="24"/>
              </w:numPr>
              <w:spacing w:after="160" w:line="259" w:lineRule="auto"/>
            </w:pPr>
            <w:r w:rsidRPr="0034100C">
              <w:t xml:space="preserve">izkušnje z svetovanjem in / ali  vodenjem svetovalnih projektov za </w:t>
            </w:r>
            <w:r w:rsidR="00460BE0">
              <w:t xml:space="preserve">zdravstvene zavode ali </w:t>
            </w:r>
            <w:r w:rsidRPr="0034100C">
              <w:t>organizacije z več kot 1000 zaposlenimi ,</w:t>
            </w:r>
            <w:r w:rsidR="00FB714F">
              <w:t xml:space="preserve"> ki imajo več ravni vodenja in</w:t>
            </w:r>
            <w:r w:rsidR="00AE7EB4">
              <w:t xml:space="preserve"> </w:t>
            </w:r>
            <w:r w:rsidRPr="0034100C">
              <w:t xml:space="preserve">več kot 100 mio </w:t>
            </w:r>
            <w:r w:rsidRPr="0034100C">
              <w:rPr>
                <w:rFonts w:cs="Calibri"/>
              </w:rPr>
              <w:t>€</w:t>
            </w:r>
            <w:r w:rsidR="00C109D7">
              <w:t xml:space="preserve"> letnega prometa. Zahteva se najmanj eno svetovanje v zahtevani  vsebini.</w:t>
            </w:r>
          </w:p>
          <w:p w:rsidR="00553B7D" w:rsidRDefault="00553B7D" w:rsidP="00553B7D">
            <w:pPr>
              <w:pStyle w:val="Odstavekseznama"/>
              <w:spacing w:after="160" w:line="259" w:lineRule="auto"/>
            </w:pPr>
          </w:p>
          <w:p w:rsidR="00790BA8" w:rsidRDefault="00790BA8" w:rsidP="00553B7D">
            <w:pPr>
              <w:pStyle w:val="Odstavekseznama"/>
              <w:spacing w:after="160" w:line="259" w:lineRule="auto"/>
            </w:pPr>
          </w:p>
          <w:p w:rsidR="00790BA8" w:rsidRDefault="00790BA8" w:rsidP="00553B7D">
            <w:pPr>
              <w:pStyle w:val="Odstavekseznama"/>
              <w:spacing w:after="160" w:line="259" w:lineRule="auto"/>
            </w:pPr>
          </w:p>
          <w:p w:rsidR="00790BA8" w:rsidRDefault="00790BA8" w:rsidP="00553B7D">
            <w:pPr>
              <w:pStyle w:val="Odstavekseznama"/>
              <w:spacing w:after="160" w:line="259" w:lineRule="auto"/>
            </w:pPr>
          </w:p>
          <w:p w:rsidR="00790BA8" w:rsidRPr="0034100C" w:rsidRDefault="00790BA8" w:rsidP="00C109D7">
            <w:pPr>
              <w:spacing w:after="160" w:line="259" w:lineRule="auto"/>
            </w:pPr>
          </w:p>
          <w:p w:rsidR="0034100C" w:rsidRDefault="0034100C" w:rsidP="00F82269">
            <w:pPr>
              <w:pStyle w:val="Odstavekseznama"/>
              <w:numPr>
                <w:ilvl w:val="0"/>
                <w:numId w:val="24"/>
              </w:numPr>
              <w:spacing w:after="160" w:line="259" w:lineRule="auto"/>
            </w:pPr>
            <w:r w:rsidRPr="0034100C">
              <w:t>izvajalec ima vzpostavljen sistem kakovosti, ki ga izkazuje z veljavnim mednarodnim certifikatom kakovosti</w:t>
            </w:r>
          </w:p>
          <w:p w:rsidR="00C109D7" w:rsidRPr="0034100C" w:rsidRDefault="00C109D7" w:rsidP="00C109D7">
            <w:pPr>
              <w:pStyle w:val="Odstavekseznama"/>
              <w:spacing w:after="160" w:line="259" w:lineRule="auto"/>
            </w:pPr>
          </w:p>
          <w:p w:rsidR="0034100C" w:rsidRDefault="0034100C" w:rsidP="00F82269">
            <w:pPr>
              <w:pStyle w:val="Odstavekseznama"/>
              <w:numPr>
                <w:ilvl w:val="0"/>
                <w:numId w:val="24"/>
              </w:numPr>
              <w:spacing w:after="160" w:line="259" w:lineRule="auto"/>
            </w:pPr>
            <w:r w:rsidRPr="00A00E3A">
              <w:t>strokovni team svetovalcev, ki imajo večletne izkušnje (min. 5 let) pri podobnih projektih  (bio</w:t>
            </w:r>
            <w:r>
              <w:t xml:space="preserve">grafije so obvezni del ponudbe). </w:t>
            </w:r>
            <w:r w:rsidRPr="0034100C">
              <w:t>Vsaj en član strokovnega teama mora imeti veljaven mednarodni certifikat za vodenje projektov.</w:t>
            </w:r>
          </w:p>
          <w:p w:rsidR="00313362" w:rsidRPr="0034100C" w:rsidRDefault="00313362" w:rsidP="00C109D7">
            <w:pPr>
              <w:spacing w:after="160" w:line="259" w:lineRule="auto"/>
              <w:ind w:left="360"/>
            </w:pPr>
          </w:p>
          <w:p w:rsidR="00223A63" w:rsidRDefault="0034100C" w:rsidP="00223A63">
            <w:pPr>
              <w:pStyle w:val="Odstavekseznama"/>
              <w:numPr>
                <w:ilvl w:val="0"/>
                <w:numId w:val="24"/>
              </w:numPr>
              <w:spacing w:after="160" w:line="259" w:lineRule="auto"/>
              <w:rPr>
                <w:color w:val="000000"/>
              </w:rPr>
            </w:pPr>
            <w:r w:rsidRPr="00164BEB">
              <w:rPr>
                <w:color w:val="000000"/>
              </w:rPr>
              <w:t xml:space="preserve">Vsaj 1 svetovalec mora imeti </w:t>
            </w:r>
            <w:r w:rsidR="00FB714F">
              <w:rPr>
                <w:color w:val="000000"/>
              </w:rPr>
              <w:t>veljaven</w:t>
            </w:r>
            <w:r w:rsidR="00313362">
              <w:rPr>
                <w:color w:val="000000"/>
              </w:rPr>
              <w:t xml:space="preserve"> </w:t>
            </w:r>
            <w:r w:rsidRPr="00164BEB">
              <w:rPr>
                <w:color w:val="000000"/>
              </w:rPr>
              <w:t>certifikat CISA (Certified Information System Auditor - Certificiran revizor informacijskih sistemov)</w:t>
            </w:r>
          </w:p>
          <w:p w:rsidR="00AE7EB4" w:rsidRPr="00553B7D" w:rsidRDefault="00AE7EB4" w:rsidP="00AE7EB4">
            <w:pPr>
              <w:pStyle w:val="Odstavekseznama"/>
              <w:spacing w:after="160" w:line="259" w:lineRule="auto"/>
              <w:rPr>
                <w:color w:val="000000"/>
              </w:rPr>
            </w:pPr>
          </w:p>
          <w:p w:rsidR="00C109D7" w:rsidRDefault="0034100C" w:rsidP="00C109D7">
            <w:pPr>
              <w:pStyle w:val="Odstavekseznama"/>
              <w:numPr>
                <w:ilvl w:val="0"/>
                <w:numId w:val="24"/>
              </w:numPr>
              <w:spacing w:after="160" w:line="259" w:lineRule="auto"/>
              <w:rPr>
                <w:color w:val="000000"/>
              </w:rPr>
            </w:pPr>
            <w:r w:rsidRPr="00164BEB">
              <w:rPr>
                <w:color w:val="000000"/>
              </w:rPr>
              <w:t xml:space="preserve">Izveden vsaj 1 projekt prenove procesov ter sočasne optimizacije ali priprave strategije IT za večje podjetje (vsaj 500 zaposlenih, vsaj 50 milijonov prihodkov ali letnega proračuna), katerega vrednost je </w:t>
            </w:r>
            <w:r w:rsidRPr="0066777B">
              <w:t>vsaj  1</w:t>
            </w:r>
            <w:r w:rsidRPr="00164BEB">
              <w:rPr>
                <w:color w:val="000000"/>
              </w:rPr>
              <w:t>00.000 EUR + DDV</w:t>
            </w:r>
          </w:p>
          <w:p w:rsidR="00C109D7" w:rsidRPr="00C109D7" w:rsidRDefault="00C109D7" w:rsidP="00C109D7">
            <w:pPr>
              <w:pStyle w:val="Odstavekseznama"/>
              <w:rPr>
                <w:color w:val="000000"/>
              </w:rPr>
            </w:pPr>
          </w:p>
          <w:p w:rsidR="00C109D7" w:rsidRPr="00C109D7" w:rsidRDefault="00C109D7" w:rsidP="00C109D7">
            <w:pPr>
              <w:pStyle w:val="Odstavekseznama"/>
              <w:spacing w:after="160" w:line="259" w:lineRule="auto"/>
              <w:rPr>
                <w:color w:val="000000"/>
              </w:rPr>
            </w:pPr>
          </w:p>
          <w:p w:rsidR="0034100C" w:rsidRPr="00C109D7" w:rsidRDefault="0034100C" w:rsidP="00C109D7">
            <w:pPr>
              <w:pStyle w:val="Odstavekseznama"/>
              <w:numPr>
                <w:ilvl w:val="0"/>
                <w:numId w:val="24"/>
              </w:numPr>
              <w:spacing w:after="160" w:line="259" w:lineRule="auto"/>
              <w:rPr>
                <w:color w:val="000000"/>
              </w:rPr>
            </w:pPr>
            <w:r w:rsidRPr="00164BEB">
              <w:rPr>
                <w:color w:val="000000"/>
              </w:rPr>
              <w:t xml:space="preserve">Izveden vsaj 1 projekt analize in optimizacije, oziroma prenove procesov za večje podjetje (vsaj 500 zaposlenih, več kot 50 milijonov EUR prihodkov ali letnega proračuna), katerega </w:t>
            </w:r>
            <w:r w:rsidRPr="00164BEB">
              <w:rPr>
                <w:color w:val="000000"/>
              </w:rPr>
              <w:lastRenderedPageBreak/>
              <w:t>vrednost je vsaj 150.000 EUR + DDV</w:t>
            </w:r>
          </w:p>
        </w:tc>
        <w:tc>
          <w:tcPr>
            <w:tcW w:w="5032" w:type="dxa"/>
            <w:tcBorders>
              <w:top w:val="single" w:sz="4" w:space="0" w:color="auto"/>
              <w:left w:val="single" w:sz="4" w:space="0" w:color="auto"/>
              <w:bottom w:val="single" w:sz="4" w:space="0" w:color="auto"/>
              <w:right w:val="single" w:sz="4" w:space="0" w:color="auto"/>
            </w:tcBorders>
          </w:tcPr>
          <w:p w:rsidR="0034100C" w:rsidRDefault="0034100C" w:rsidP="0034100C">
            <w:pPr>
              <w:jc w:val="both"/>
            </w:pPr>
          </w:p>
          <w:p w:rsidR="0034100C" w:rsidRDefault="0034100C" w:rsidP="0034100C">
            <w:pPr>
              <w:jc w:val="both"/>
            </w:pPr>
            <w:r w:rsidRPr="0034100C">
              <w:t>Ponudnik mora predložiti</w:t>
            </w:r>
            <w:r w:rsidR="00AE7EB4">
              <w:t xml:space="preserve"> v ponudbo </w:t>
            </w:r>
            <w:r w:rsidRPr="0034100C">
              <w:t xml:space="preserve"> </w:t>
            </w:r>
            <w:r w:rsidR="0066777B">
              <w:t xml:space="preserve">lastno izjavo </w:t>
            </w:r>
            <w:r w:rsidR="00DA3D51">
              <w:t xml:space="preserve"> dano pod materialno in kazensko odgovornostjo </w:t>
            </w:r>
            <w:r w:rsidR="0066777B">
              <w:t xml:space="preserve">iz katere izhaja izpolnjevanje </w:t>
            </w:r>
            <w:r w:rsidR="0066777B" w:rsidRPr="00507F78">
              <w:rPr>
                <w:b/>
                <w:u w:val="single"/>
              </w:rPr>
              <w:t>najmanj dveh  svetovanj</w:t>
            </w:r>
            <w:r w:rsidR="00507F78">
              <w:t xml:space="preserve"> v zahtevani vsebini.</w:t>
            </w:r>
            <w:r w:rsidR="00B27C62">
              <w:t xml:space="preserve"> </w:t>
            </w:r>
            <w:r w:rsidR="0066777B">
              <w:t>V izjavi</w:t>
            </w:r>
            <w:r w:rsidR="00223A63">
              <w:t xml:space="preserve"> poleg vsebine svetovanja </w:t>
            </w:r>
            <w:r w:rsidR="0066777B">
              <w:t xml:space="preserve"> ponudnik navede tudi kontaktno osebo </w:t>
            </w:r>
            <w:r w:rsidR="00507F78">
              <w:t xml:space="preserve"> ter njen telefon pri </w:t>
            </w:r>
            <w:r w:rsidR="0066777B">
              <w:t>naročnik</w:t>
            </w:r>
            <w:r w:rsidR="00507F78">
              <w:t>u</w:t>
            </w:r>
            <w:r w:rsidR="0066777B">
              <w:t xml:space="preserve">, </w:t>
            </w:r>
            <w:r w:rsidR="00507F78">
              <w:t xml:space="preserve">kjer </w:t>
            </w:r>
            <w:r w:rsidR="0066777B">
              <w:t xml:space="preserve">so bila izvedena svetovanja, da </w:t>
            </w:r>
            <w:r w:rsidR="00507F78">
              <w:t xml:space="preserve">bo </w:t>
            </w:r>
            <w:r w:rsidR="0066777B">
              <w:t>lahko UKCL preveri</w:t>
            </w:r>
            <w:r w:rsidR="00507F78">
              <w:t>l</w:t>
            </w:r>
            <w:r w:rsidR="0066777B">
              <w:t xml:space="preserve"> resničnost izjave.</w:t>
            </w:r>
          </w:p>
          <w:p w:rsidR="00553B7D" w:rsidRDefault="00553B7D" w:rsidP="0034100C">
            <w:pPr>
              <w:jc w:val="both"/>
            </w:pPr>
          </w:p>
          <w:p w:rsidR="00C109D7" w:rsidRDefault="00C109D7" w:rsidP="00790BA8">
            <w:pPr>
              <w:spacing w:after="160" w:line="259" w:lineRule="auto"/>
            </w:pPr>
          </w:p>
          <w:p w:rsidR="00C109D7" w:rsidRDefault="00C109D7" w:rsidP="00790BA8">
            <w:pPr>
              <w:spacing w:after="160" w:line="259" w:lineRule="auto"/>
            </w:pPr>
          </w:p>
          <w:p w:rsidR="00790BA8" w:rsidRPr="0034100C" w:rsidRDefault="0034100C" w:rsidP="00790BA8">
            <w:pPr>
              <w:spacing w:after="160" w:line="259" w:lineRule="auto"/>
            </w:pPr>
            <w:r>
              <w:t xml:space="preserve">Ponudnik priloži lastno izjavo </w:t>
            </w:r>
            <w:r w:rsidR="00DA3D51">
              <w:t xml:space="preserve">dano pod materialno in kazensko odgovornostjo </w:t>
            </w:r>
            <w:r>
              <w:t xml:space="preserve">v kateri navede projekte in vrednost iz katerih je izkazano izpolnjevanje </w:t>
            </w:r>
            <w:r w:rsidR="00790BA8">
              <w:t xml:space="preserve"> </w:t>
            </w:r>
            <w:r w:rsidR="00790BA8" w:rsidRPr="00C109D7">
              <w:rPr>
                <w:b/>
                <w:u w:val="single"/>
              </w:rPr>
              <w:t>najmanj enega svetovanja</w:t>
            </w:r>
            <w:r w:rsidR="00790BA8">
              <w:t>.</w:t>
            </w:r>
            <w:r>
              <w:t xml:space="preserve"> </w:t>
            </w:r>
            <w:r w:rsidR="00790BA8">
              <w:t xml:space="preserve">Ponudnik mora za izpolnjevanje pogoja predložiti dokazilo </w:t>
            </w:r>
            <w:r w:rsidR="00790BA8" w:rsidRPr="00790BA8">
              <w:rPr>
                <w:b/>
                <w:u w:val="single"/>
              </w:rPr>
              <w:t>za najmanj 1 svetovanje</w:t>
            </w:r>
            <w:r w:rsidR="00790BA8">
              <w:t>, v kolikor pa izkaže več kot eno svetovanje bo naročnik to nagradil pri drugem merilu na način kot je opisan v dodatku k navodilom, ki so sestavni</w:t>
            </w:r>
            <w:r w:rsidR="00C109D7">
              <w:t xml:space="preserve"> del te razpisne dokumentacije.</w:t>
            </w:r>
          </w:p>
          <w:p w:rsidR="0034100C" w:rsidRDefault="00C109D7" w:rsidP="0034100C">
            <w:pPr>
              <w:jc w:val="both"/>
            </w:pPr>
            <w:r>
              <w:t>V izjavi ponudnik navede tudi kontaktno o</w:t>
            </w:r>
            <w:r w:rsidR="00507F78">
              <w:t>sebo  ter njen telefon pri naročniku, kjer so bili projekti izvedeni, da bo lahko UKCL preveril resničnost izjave.</w:t>
            </w:r>
          </w:p>
          <w:p w:rsidR="00223A63" w:rsidRDefault="00223A63" w:rsidP="0034100C">
            <w:pPr>
              <w:jc w:val="both"/>
            </w:pPr>
            <w:r>
              <w:lastRenderedPageBreak/>
              <w:t>V ponudb</w:t>
            </w:r>
            <w:r w:rsidR="00AE7EB4">
              <w:t>o</w:t>
            </w:r>
            <w:r>
              <w:t xml:space="preserve"> priložena fotokopija veljavnega mednarodnega certifikata s katerim izvajalec dokazuje, da ima vzpostavljen sistem kakovosti.</w:t>
            </w:r>
          </w:p>
          <w:p w:rsidR="00223A63" w:rsidRDefault="00223A63" w:rsidP="0034100C">
            <w:pPr>
              <w:jc w:val="both"/>
            </w:pPr>
          </w:p>
          <w:p w:rsidR="00C109D7" w:rsidRDefault="00C109D7" w:rsidP="0034100C">
            <w:pPr>
              <w:jc w:val="both"/>
            </w:pPr>
          </w:p>
          <w:p w:rsidR="0034100C" w:rsidRDefault="00223A63" w:rsidP="0034100C">
            <w:pPr>
              <w:jc w:val="both"/>
            </w:pPr>
            <w:r>
              <w:t>P</w:t>
            </w:r>
            <w:r w:rsidR="00313362">
              <w:t>onudnik v ponudbo priloži p</w:t>
            </w:r>
            <w:r>
              <w:t>oimensk</w:t>
            </w:r>
            <w:r w:rsidR="00313362">
              <w:t>o</w:t>
            </w:r>
            <w:r>
              <w:t xml:space="preserve"> navedb</w:t>
            </w:r>
            <w:r w:rsidR="00313362">
              <w:t>o</w:t>
            </w:r>
            <w:r>
              <w:t xml:space="preserve"> strokovnega teama svetovalcev, ki bodo delali po predmetni ponudbi pri naročniku. </w:t>
            </w:r>
            <w:r w:rsidR="0034100C">
              <w:t xml:space="preserve">V ponudbo </w:t>
            </w:r>
            <w:r w:rsidR="00313362">
              <w:t xml:space="preserve">mora biti priložena tudi </w:t>
            </w:r>
            <w:r w:rsidR="0034100C">
              <w:t xml:space="preserve"> fotokopija </w:t>
            </w:r>
            <w:r>
              <w:t xml:space="preserve">veljavnega mednarodnega </w:t>
            </w:r>
            <w:r w:rsidR="0034100C">
              <w:t>certifikata</w:t>
            </w:r>
            <w:r>
              <w:t xml:space="preserve"> za vodenje projektov za vsaj enega člana strokovnega teama, ter priložene biografije za vse sodelujoče svetovalce (minimalno pet sodelujočih svetovalcev). </w:t>
            </w:r>
          </w:p>
          <w:p w:rsidR="00AE7EB4" w:rsidRDefault="00AE7EB4" w:rsidP="0034100C">
            <w:pPr>
              <w:jc w:val="both"/>
            </w:pPr>
          </w:p>
          <w:p w:rsidR="00AE7EB4" w:rsidRDefault="00AE7EB4" w:rsidP="0034100C">
            <w:pPr>
              <w:jc w:val="both"/>
            </w:pPr>
          </w:p>
          <w:p w:rsidR="00313362" w:rsidRDefault="00313362" w:rsidP="0034100C">
            <w:pPr>
              <w:jc w:val="both"/>
            </w:pPr>
          </w:p>
          <w:p w:rsidR="00C109D7" w:rsidRDefault="00C109D7" w:rsidP="0034100C">
            <w:pPr>
              <w:jc w:val="both"/>
            </w:pPr>
          </w:p>
          <w:p w:rsidR="0034100C" w:rsidRDefault="00223A63" w:rsidP="0034100C">
            <w:pPr>
              <w:jc w:val="both"/>
            </w:pPr>
            <w:r>
              <w:t>V ponudbo priložena</w:t>
            </w:r>
            <w:r w:rsidR="00DA3D51">
              <w:t xml:space="preserve"> </w:t>
            </w:r>
            <w:r>
              <w:t>fotokopija veljavnega certifikata CISA za vsaj enega</w:t>
            </w:r>
            <w:r w:rsidR="00C109D7">
              <w:t xml:space="preserve"> svetovalca oz. </w:t>
            </w:r>
            <w:r>
              <w:t xml:space="preserve"> člana strokovnega teama.</w:t>
            </w:r>
          </w:p>
          <w:p w:rsidR="0034100C" w:rsidRDefault="0034100C" w:rsidP="0034100C">
            <w:pPr>
              <w:jc w:val="both"/>
            </w:pPr>
          </w:p>
          <w:p w:rsidR="00AE7EB4" w:rsidRDefault="00AE7EB4" w:rsidP="0034100C">
            <w:pPr>
              <w:jc w:val="both"/>
            </w:pPr>
          </w:p>
          <w:p w:rsidR="00C109D7" w:rsidRDefault="00C109D7" w:rsidP="0034100C">
            <w:pPr>
              <w:jc w:val="both"/>
            </w:pPr>
          </w:p>
          <w:p w:rsidR="0066777B" w:rsidRDefault="00223A63" w:rsidP="0034100C">
            <w:pPr>
              <w:jc w:val="both"/>
            </w:pPr>
            <w:r>
              <w:t>V ponudbo priložena  lastna izjava</w:t>
            </w:r>
            <w:r w:rsidR="00313362">
              <w:t xml:space="preserve"> ponudnika</w:t>
            </w:r>
            <w:r w:rsidR="00DA3D51">
              <w:t xml:space="preserve"> dan</w:t>
            </w:r>
            <w:r w:rsidR="00313362">
              <w:t>a</w:t>
            </w:r>
            <w:r w:rsidR="00DA3D51">
              <w:t xml:space="preserve"> pod materialno in kazensko odgovornostjo</w:t>
            </w:r>
            <w:r>
              <w:t xml:space="preserve"> iz katere je razvidno izpolnjevanje predmetnega pogoja z navedbo imena kontaktne osebe in njenega telefona pri naročniku kjer se je projekt prenove</w:t>
            </w:r>
            <w:r w:rsidR="00DA3D51">
              <w:t xml:space="preserve"> procesov ter sočasne optimizacije ali priprave strategije IT  za večje podjetje </w:t>
            </w:r>
            <w:r>
              <w:t xml:space="preserve"> izvedel, da bo lahko UKCL preveril resničnost izjave.</w:t>
            </w:r>
          </w:p>
          <w:p w:rsidR="0066777B" w:rsidRDefault="0066777B" w:rsidP="0034100C">
            <w:pPr>
              <w:jc w:val="both"/>
            </w:pPr>
          </w:p>
          <w:p w:rsidR="00553B7D" w:rsidRDefault="00553B7D" w:rsidP="0034100C">
            <w:pPr>
              <w:jc w:val="both"/>
            </w:pPr>
          </w:p>
          <w:p w:rsidR="00C109D7" w:rsidRDefault="00C109D7" w:rsidP="00313362">
            <w:pPr>
              <w:jc w:val="both"/>
            </w:pPr>
          </w:p>
          <w:p w:rsidR="0066777B" w:rsidRDefault="0066777B" w:rsidP="00313362">
            <w:pPr>
              <w:jc w:val="both"/>
              <w:rPr>
                <w:rFonts w:ascii="Arial Narrow" w:hAnsi="Arial Narrow"/>
                <w:sz w:val="22"/>
                <w:szCs w:val="22"/>
              </w:rPr>
            </w:pPr>
            <w:r>
              <w:t>V ponudbo priložena lastna izjava</w:t>
            </w:r>
            <w:r w:rsidR="00313362">
              <w:t xml:space="preserve"> ponudnika </w:t>
            </w:r>
            <w:r>
              <w:t xml:space="preserve"> </w:t>
            </w:r>
            <w:r w:rsidR="00DA3D51">
              <w:t>dan</w:t>
            </w:r>
            <w:r w:rsidR="00313362">
              <w:t>a</w:t>
            </w:r>
            <w:r w:rsidR="00DA3D51">
              <w:t xml:space="preserve"> pod materialno in kazensko odgovornostjo </w:t>
            </w:r>
            <w:r>
              <w:t>z navedbo projekta</w:t>
            </w:r>
            <w:r w:rsidR="00DA3D51">
              <w:t xml:space="preserve"> analize in optimizacije oziroma prenove procesov za večje podjetje </w:t>
            </w:r>
            <w:r w:rsidR="00507F78">
              <w:t xml:space="preserve"> </w:t>
            </w:r>
            <w:r>
              <w:t>v zahtevani vrednosti ter navedbo kontaktne osebe pri naročniku (telefonsko številko)  kjer se je predmetni projekt izpeljal, da lahko UKCL preveri resničnost izjave.</w:t>
            </w:r>
          </w:p>
        </w:tc>
      </w:tr>
    </w:tbl>
    <w:p w:rsidR="000510C8" w:rsidRDefault="000510C8" w:rsidP="000510C8">
      <w:pPr>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F82269">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F82269">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F82269">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F82269">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F82269">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0F4318" w:rsidRDefault="000F4318" w:rsidP="00D16844">
      <w:pPr>
        <w:tabs>
          <w:tab w:val="left" w:pos="7380"/>
        </w:tabs>
        <w:ind w:right="83"/>
        <w:rPr>
          <w:rFonts w:ascii="Arial Narrow" w:hAnsi="Arial Narrow"/>
          <w:b/>
          <w:color w:val="FF0000"/>
        </w:rPr>
      </w:pPr>
    </w:p>
    <w:p w:rsidR="000F4318" w:rsidRDefault="0035362E" w:rsidP="0035362E">
      <w:r>
        <w:br w:type="page"/>
      </w:r>
    </w:p>
    <w:p w:rsidR="00F85404" w:rsidRDefault="00F85404"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395233" w:rsidRDefault="000F4318" w:rsidP="000F4318">
      <w:pPr>
        <w:jc w:val="both"/>
        <w:rPr>
          <w:rFonts w:ascii="Arial Narrow" w:hAnsi="Arial Narrow" w:cs="Arial"/>
          <w:b/>
          <w:sz w:val="22"/>
          <w:szCs w:val="22"/>
        </w:rPr>
      </w:pPr>
      <w:r w:rsidRPr="00395233">
        <w:rPr>
          <w:rFonts w:ascii="Arial Narrow" w:hAnsi="Arial Narrow" w:cs="Arial"/>
          <w:b/>
          <w:sz w:val="22"/>
          <w:szCs w:val="22"/>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Default="000F4318" w:rsidP="0050385F">
            <w:pPr>
              <w:rPr>
                <w:rFonts w:ascii="Arial Narrow" w:hAnsi="Arial Narrow" w:cs="Arial"/>
                <w:b/>
              </w:rPr>
            </w:pPr>
            <w:r w:rsidRPr="006937B4">
              <w:rPr>
                <w:rFonts w:ascii="Arial Narrow" w:hAnsi="Arial Narrow" w:cs="Arial"/>
                <w:b/>
              </w:rPr>
              <w:t>Matična številka:</w:t>
            </w:r>
          </w:p>
          <w:p w:rsidR="00395233" w:rsidRPr="006937B4" w:rsidRDefault="00395233"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Pr="00395233"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95233">
        <w:rPr>
          <w:rFonts w:ascii="Arial Narrow" w:hAnsi="Arial Narrow" w:cs="Arial"/>
          <w:b/>
          <w:sz w:val="22"/>
          <w:szCs w:val="22"/>
        </w:rPr>
        <w:t>pod kazensko in materialno odgovornostjo izjavljamo, naša družba ni bila</w:t>
      </w:r>
      <w:r w:rsidRPr="00395233">
        <w:rPr>
          <w:rFonts w:ascii="Arial Narrow" w:hAnsi="Arial Narrow" w:cs="Arial"/>
          <w:bCs/>
          <w:sz w:val="22"/>
          <w:szCs w:val="22"/>
        </w:rPr>
        <w:t xml:space="preserve"> </w:t>
      </w:r>
      <w:r w:rsidRPr="00395233">
        <w:rPr>
          <w:rFonts w:ascii="Arial Narrow" w:hAnsi="Arial Narrow" w:cs="Arial"/>
          <w:b/>
          <w:bCs/>
          <w:sz w:val="22"/>
          <w:szCs w:val="22"/>
        </w:rPr>
        <w:t>pravnomočno obsojena zaradi kaznivih dejanj,</w:t>
      </w:r>
      <w:r w:rsidRPr="00395233">
        <w:rPr>
          <w:rFonts w:ascii="Arial Narrow" w:hAnsi="Arial Narrow" w:cs="Arial"/>
          <w:bCs/>
          <w:sz w:val="22"/>
          <w:szCs w:val="22"/>
        </w:rPr>
        <w:t xml:space="preserve"> </w:t>
      </w:r>
      <w:r w:rsidRPr="00395233">
        <w:rPr>
          <w:rFonts w:ascii="Arial Narrow" w:hAnsi="Arial Narrow" w:cs="Arial"/>
          <w:b/>
          <w:bCs/>
          <w:sz w:val="22"/>
          <w:szCs w:val="22"/>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108.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109. členu do vključno 113.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157.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196.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211.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 xml:space="preserve">225. členu do vključno 250. členu KZ-1 </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257a.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260. členu do vključno 264. členu KZ-1</w:t>
      </w:r>
    </w:p>
    <w:p w:rsidR="00F8671A"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bCs/>
          <w:sz w:val="22"/>
          <w:szCs w:val="22"/>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395233"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sz w:val="22"/>
          <w:szCs w:val="22"/>
        </w:rPr>
        <w:t xml:space="preserve">ter p o </w:t>
      </w:r>
      <w:proofErr w:type="spellStart"/>
      <w:r w:rsidRPr="00395233">
        <w:rPr>
          <w:rFonts w:ascii="Arial Narrow" w:hAnsi="Arial Narrow" w:cs="Arial"/>
          <w:b/>
          <w:sz w:val="22"/>
          <w:szCs w:val="22"/>
        </w:rPr>
        <w:t>o</w:t>
      </w:r>
      <w:proofErr w:type="spellEnd"/>
      <w:r w:rsidRPr="00395233">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864CBB" w:rsidRDefault="000F4318" w:rsidP="000F4318">
      <w:pPr>
        <w:rPr>
          <w:rFonts w:ascii="Arial Narrow" w:hAnsi="Arial Narrow" w:cs="Arial"/>
          <w:b/>
          <w:sz w:val="22"/>
          <w:szCs w:val="22"/>
        </w:rPr>
      </w:pPr>
      <w:r w:rsidRPr="00864CBB">
        <w:rPr>
          <w:rFonts w:ascii="Arial Narrow" w:hAnsi="Arial Narrow" w:cs="Arial"/>
          <w:b/>
          <w:sz w:val="22"/>
          <w:szCs w:val="22"/>
        </w:rPr>
        <w:t>Kraj in datum: ____________</w:t>
      </w:r>
    </w:p>
    <w:p w:rsidR="00EC43FF" w:rsidRPr="00864CBB" w:rsidRDefault="00EC43FF" w:rsidP="00EC43FF">
      <w:pPr>
        <w:jc w:val="both"/>
        <w:rPr>
          <w:rFonts w:ascii="Arial Narrow" w:hAnsi="Arial Narrow" w:cs="Arial"/>
          <w:b/>
          <w:sz w:val="22"/>
          <w:szCs w:val="22"/>
          <w:u w:val="single"/>
        </w:rPr>
      </w:pPr>
    </w:p>
    <w:p w:rsidR="00EC43FF" w:rsidRPr="00864CBB" w:rsidRDefault="000F4318" w:rsidP="00EC43FF">
      <w:pPr>
        <w:rPr>
          <w:rFonts w:ascii="Arial Narrow" w:hAnsi="Arial Narrow" w:cs="Arial"/>
          <w:b/>
          <w:sz w:val="22"/>
          <w:szCs w:val="22"/>
        </w:rPr>
      </w:pPr>
      <w:r w:rsidRPr="00864CBB">
        <w:rPr>
          <w:rFonts w:ascii="Arial Narrow" w:hAnsi="Arial Narrow" w:cs="Arial"/>
          <w:b/>
          <w:sz w:val="22"/>
          <w:szCs w:val="22"/>
        </w:rPr>
        <w:t>Ime in priimek zakonite</w:t>
      </w:r>
      <w:r w:rsidR="00EC43FF" w:rsidRPr="00864CBB">
        <w:rPr>
          <w:rFonts w:ascii="Arial Narrow" w:hAnsi="Arial Narrow" w:cs="Arial"/>
          <w:b/>
          <w:sz w:val="22"/>
          <w:szCs w:val="22"/>
        </w:rPr>
        <w:t xml:space="preserve">ga zastopnika/pooblaščene osebe </w:t>
      </w:r>
    </w:p>
    <w:p w:rsidR="000F4318" w:rsidRPr="00864CBB" w:rsidRDefault="000F4318" w:rsidP="00EC43FF">
      <w:pPr>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w:t>
      </w:r>
    </w:p>
    <w:p w:rsidR="00EC43FF" w:rsidRPr="00864CBB" w:rsidRDefault="00EC43FF" w:rsidP="000F4318">
      <w:pPr>
        <w:tabs>
          <w:tab w:val="left" w:pos="567"/>
        </w:tabs>
        <w:jc w:val="both"/>
        <w:rPr>
          <w:rFonts w:ascii="Arial Narrow" w:hAnsi="Arial Narrow" w:cs="Arial"/>
          <w:b/>
          <w:sz w:val="22"/>
          <w:szCs w:val="22"/>
        </w:rPr>
      </w:pPr>
    </w:p>
    <w:p w:rsidR="00EC43FF"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Žig in  podpis zakonitega zastopnika/pooblaščene osebe </w:t>
      </w:r>
    </w:p>
    <w:p w:rsidR="000F4318"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lastRenderedPageBreak/>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957D1C" w:rsidRDefault="00957D1C" w:rsidP="00D16844">
      <w:pPr>
        <w:tabs>
          <w:tab w:val="left" w:pos="7380"/>
        </w:tabs>
        <w:ind w:right="83"/>
      </w:pPr>
    </w:p>
    <w:p w:rsidR="00C44D8C" w:rsidRDefault="00C44D8C" w:rsidP="00D16844">
      <w:pPr>
        <w:tabs>
          <w:tab w:val="left" w:pos="7380"/>
        </w:tabs>
        <w:ind w:right="83"/>
      </w:pPr>
    </w:p>
    <w:p w:rsidR="001E17F4" w:rsidRDefault="001E17F4" w:rsidP="00D16844">
      <w:pPr>
        <w:tabs>
          <w:tab w:val="left" w:pos="7380"/>
        </w:tabs>
        <w:ind w:right="83"/>
      </w:pPr>
    </w:p>
    <w:p w:rsidR="001E17F4" w:rsidRDefault="001E17F4"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F82269">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F82269">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C44D8C" w:rsidRDefault="00C44D8C" w:rsidP="00D16844">
      <w:pPr>
        <w:tabs>
          <w:tab w:val="left" w:pos="7380"/>
        </w:tabs>
        <w:ind w:right="83"/>
      </w:pPr>
    </w:p>
    <w:p w:rsidR="00C44D8C" w:rsidRDefault="00C44D8C" w:rsidP="00D16844">
      <w:pPr>
        <w:tabs>
          <w:tab w:val="left" w:pos="7380"/>
        </w:tabs>
        <w:ind w:right="83"/>
      </w:pPr>
    </w:p>
    <w:p w:rsidR="007303A6" w:rsidRDefault="007303A6" w:rsidP="00D16844">
      <w:pPr>
        <w:tabs>
          <w:tab w:val="left" w:pos="7380"/>
        </w:tabs>
        <w:ind w:right="83"/>
      </w:pPr>
    </w:p>
    <w:p w:rsidR="00FA79DC" w:rsidRDefault="00FA79D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_________________</w:t>
      </w:r>
    </w:p>
    <w:p w:rsidR="00FA79DC" w:rsidRPr="006937B4" w:rsidRDefault="00FA79DC" w:rsidP="00FA79DC">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r w:rsidR="001903F7">
        <w:rPr>
          <w:rFonts w:ascii="Arial Narrow" w:hAnsi="Arial Narrow" w:cs="Arial"/>
          <w:sz w:val="20"/>
          <w:szCs w:val="20"/>
        </w:rPr>
        <w:t>___________</w:t>
      </w:r>
    </w:p>
    <w:p w:rsidR="00FA79DC" w:rsidRPr="006937B4"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93D33">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C44D8C" w:rsidRDefault="00FA79DC" w:rsidP="00C6106B">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w:t>
      </w:r>
      <w:r w:rsidR="00473DA8">
        <w:rPr>
          <w:rFonts w:ascii="Arial Narrow" w:hAnsi="Arial Narrow" w:cs="Arial"/>
          <w:sz w:val="20"/>
          <w:szCs w:val="20"/>
        </w:rPr>
        <w:t xml:space="preserve">                                                                                    </w:t>
      </w:r>
      <w:r w:rsidRPr="006937B4">
        <w:rPr>
          <w:rFonts w:ascii="Arial Narrow" w:hAnsi="Arial Narrow" w:cs="Arial"/>
          <w:sz w:val="20"/>
          <w:szCs w:val="20"/>
        </w:rPr>
        <w:t xml:space="preserve"> žig in podpis za</w:t>
      </w:r>
      <w:r w:rsidR="00F93D33">
        <w:rPr>
          <w:rFonts w:ascii="Arial Narrow" w:hAnsi="Arial Narrow" w:cs="Arial"/>
          <w:sz w:val="20"/>
          <w:szCs w:val="20"/>
        </w:rPr>
        <w:t>konitega zastopnika/poo</w:t>
      </w:r>
      <w:r w:rsidR="00473DA8">
        <w:rPr>
          <w:rFonts w:ascii="Arial Narrow" w:hAnsi="Arial Narrow" w:cs="Arial"/>
          <w:sz w:val="20"/>
          <w:szCs w:val="20"/>
        </w:rPr>
        <w:t>blaščenca</w:t>
      </w:r>
      <w:r>
        <w:rPr>
          <w:rFonts w:ascii="Arial Narrow" w:hAnsi="Arial Narrow" w:cs="Arial"/>
          <w:sz w:val="20"/>
          <w:szCs w:val="20"/>
        </w:rPr>
        <w:t xml:space="preserve"> </w:t>
      </w:r>
      <w:r w:rsidRPr="006937B4">
        <w:rPr>
          <w:rFonts w:ascii="Arial Narrow" w:hAnsi="Arial Narrow" w:cs="Arial"/>
          <w:sz w:val="20"/>
          <w:szCs w:val="20"/>
        </w:rPr>
        <w:t>podizvaja</w:t>
      </w:r>
      <w:r w:rsidR="00C6106B">
        <w:rPr>
          <w:rFonts w:ascii="Arial Narrow" w:hAnsi="Arial Narrow" w:cs="Arial"/>
          <w:sz w:val="20"/>
          <w:szCs w:val="20"/>
        </w:rPr>
        <w:t>lca</w:t>
      </w:r>
    </w:p>
    <w:p w:rsidR="00C44D8C" w:rsidRDefault="00C44D8C" w:rsidP="003219E1">
      <w:pPr>
        <w:tabs>
          <w:tab w:val="right" w:pos="8850"/>
        </w:tabs>
        <w:jc w:val="center"/>
        <w:rPr>
          <w:rFonts w:ascii="Arial Narrow" w:hAnsi="Arial Narrow" w:cs="Arial"/>
          <w:sz w:val="20"/>
          <w:szCs w:val="20"/>
        </w:rPr>
      </w:pPr>
    </w:p>
    <w:p w:rsidR="00C901B8" w:rsidRDefault="00C901B8" w:rsidP="00C901B8">
      <w:pPr>
        <w:jc w:val="center"/>
        <w:rPr>
          <w:rFonts w:ascii="Arial Narrow" w:hAnsi="Arial Narrow"/>
          <w:b/>
        </w:rPr>
      </w:pPr>
      <w:r>
        <w:rPr>
          <w:rFonts w:ascii="Arial Narrow" w:hAnsi="Arial Narrow"/>
          <w:b/>
        </w:rPr>
        <w:t>NAVODILO ZA IZPOLNJEVANJE PREDRAČUNA (DRUGI DOKUMENTI):</w:t>
      </w:r>
    </w:p>
    <w:p w:rsidR="00C901B8" w:rsidRDefault="00C901B8" w:rsidP="00C901B8">
      <w:pPr>
        <w:jc w:val="center"/>
        <w:rPr>
          <w:rFonts w:ascii="Arial Narrow" w:hAnsi="Arial Narrow"/>
          <w:b/>
        </w:rPr>
      </w:pPr>
    </w:p>
    <w:p w:rsidR="00C901B8" w:rsidRDefault="00C901B8" w:rsidP="00C901B8">
      <w:pPr>
        <w:ind w:left="644"/>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rPr>
      </w:pPr>
      <w:r>
        <w:rPr>
          <w:rFonts w:ascii="Arial Narrow" w:hAnsi="Arial Narrow"/>
        </w:rPr>
        <w:t>TABELA JE PRIPRAVLJENA V EXCELU IN SHRANJENA POD IMENOM:</w:t>
      </w:r>
      <w:r>
        <w:t xml:space="preserve"> </w:t>
      </w:r>
      <w:r w:rsidR="0035362E">
        <w:rPr>
          <w:rFonts w:ascii="Arial Narrow" w:hAnsi="Arial Narrow"/>
          <w:b/>
          <w:color w:val="0000FF"/>
        </w:rPr>
        <w:t>845080102-009-19</w:t>
      </w:r>
      <w:r>
        <w:rPr>
          <w:rFonts w:ascii="Arial Narrow" w:hAnsi="Arial Narrow"/>
          <w:b/>
        </w:rPr>
        <w:t>.</w:t>
      </w:r>
      <w:r>
        <w:rPr>
          <w:rFonts w:ascii="Arial Narrow" w:hAnsi="Arial Narrow"/>
          <w:color w:val="FF0000"/>
        </w:rPr>
        <w:t xml:space="preserve"> </w:t>
      </w:r>
      <w:r>
        <w:rPr>
          <w:color w:val="FF0000"/>
        </w:rPr>
        <w:t xml:space="preserve"> </w:t>
      </w:r>
    </w:p>
    <w:p w:rsidR="00C901B8" w:rsidRDefault="00C901B8" w:rsidP="00C901B8">
      <w:pPr>
        <w:rPr>
          <w:rFonts w:ascii="Arial Narrow" w:hAnsi="Arial Narrow"/>
          <w:b/>
          <w:color w:val="000000" w:themeColor="text1"/>
        </w:rPr>
      </w:pPr>
    </w:p>
    <w:p w:rsidR="00C901B8" w:rsidRPr="00834469" w:rsidRDefault="00C901B8" w:rsidP="00C901B8">
      <w:pPr>
        <w:ind w:left="644"/>
        <w:jc w:val="both"/>
        <w:rPr>
          <w:rFonts w:ascii="Arial Narrow" w:hAnsi="Arial Narrow"/>
          <w:b/>
        </w:rPr>
      </w:pPr>
      <w:r w:rsidRPr="00F560F5">
        <w:rPr>
          <w:rFonts w:ascii="Arial Narrow" w:hAnsi="Arial Narrow"/>
          <w:b/>
          <w:highlight w:val="yellow"/>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w:t>
      </w:r>
      <w:r w:rsidR="007701B7">
        <w:rPr>
          <w:rFonts w:ascii="Arial Narrow" w:hAnsi="Arial Narrow"/>
          <w:b/>
        </w:rPr>
        <w:t xml:space="preserve"> </w:t>
      </w:r>
    </w:p>
    <w:p w:rsidR="00C901B8" w:rsidRPr="00834469" w:rsidRDefault="00C901B8" w:rsidP="00C901B8">
      <w:pPr>
        <w:ind w:left="644"/>
        <w:rPr>
          <w:rFonts w:ascii="Arial Narrow" w:hAnsi="Arial Narrow"/>
          <w:b/>
        </w:rPr>
      </w:pPr>
    </w:p>
    <w:p w:rsidR="00C901B8" w:rsidRDefault="00C901B8" w:rsidP="00C901B8">
      <w:pPr>
        <w:rPr>
          <w:rFonts w:ascii="Arial Narrow" w:hAnsi="Arial Narrow"/>
          <w:b/>
          <w:color w:val="000000" w:themeColor="text1"/>
        </w:rPr>
      </w:pPr>
    </w:p>
    <w:p w:rsidR="00C901B8" w:rsidRDefault="00C901B8" w:rsidP="00C901B8">
      <w:pPr>
        <w:ind w:left="644"/>
        <w:rPr>
          <w:rFonts w:ascii="Arial Narrow" w:hAnsi="Arial Narrow"/>
          <w:b/>
          <w:color w:val="000000" w:themeColor="text1"/>
        </w:rPr>
      </w:pPr>
      <w:r>
        <w:rPr>
          <w:rFonts w:ascii="Arial Narrow" w:hAnsi="Arial Narrow"/>
          <w:b/>
          <w:color w:val="000000" w:themeColor="text1"/>
        </w:rPr>
        <w:t>PONUDNIK PONUDBO  ODDA NA ZADNJI VELJAVNI VERZIJI PREDRAČUNA.</w:t>
      </w:r>
    </w:p>
    <w:p w:rsidR="00C901B8" w:rsidRDefault="00C901B8" w:rsidP="00C901B8">
      <w:pPr>
        <w:ind w:left="644"/>
        <w:jc w:val="both"/>
        <w:rPr>
          <w:rFonts w:ascii="Arial Narrow" w:hAnsi="Arial Narrow"/>
        </w:rPr>
      </w:pPr>
    </w:p>
    <w:p w:rsidR="00C44D8C" w:rsidRDefault="00C44D8C" w:rsidP="00CE4ED7">
      <w:pPr>
        <w:tabs>
          <w:tab w:val="right" w:pos="8850"/>
        </w:tabs>
        <w:rPr>
          <w:rFonts w:ascii="Arial Narrow" w:hAnsi="Arial Narrow" w:cs="Arial"/>
          <w:sz w:val="20"/>
          <w:szCs w:val="20"/>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35362E" w:rsidRDefault="0035362E">
      <w:pPr>
        <w:rPr>
          <w:rFonts w:ascii="Arial Narrow" w:hAnsi="Arial Narrow" w:cs="Arial"/>
        </w:rPr>
      </w:pPr>
      <w:r>
        <w:rPr>
          <w:rFonts w:ascii="Arial Narrow" w:hAnsi="Arial Narrow" w:cs="Arial"/>
        </w:rPr>
        <w:br w:type="page"/>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Default="00B3491F" w:rsidP="00B3491F">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8956E2" w:rsidRDefault="00B3491F" w:rsidP="008956E2">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C44D8C" w:rsidRDefault="00C44D8C" w:rsidP="00B525F9">
      <w:pPr>
        <w:rPr>
          <w:rFonts w:ascii="Arial Narrow" w:hAnsi="Arial Narrow"/>
          <w:b/>
          <w:bCs/>
        </w:rPr>
      </w:pPr>
    </w:p>
    <w:p w:rsidR="00FC4442" w:rsidRPr="00657087"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rPr>
      </w:pPr>
      <w:r w:rsidRPr="00657087">
        <w:rPr>
          <w:rFonts w:ascii="Arial Narrow" w:hAnsi="Arial Narrow"/>
          <w:b/>
          <w:bCs/>
        </w:rPr>
        <w:lastRenderedPageBreak/>
        <w:t>VZOREC POGODBE</w:t>
      </w:r>
    </w:p>
    <w:p w:rsidR="008956E2" w:rsidRPr="00657087" w:rsidRDefault="008956E2" w:rsidP="008956E2">
      <w:pPr>
        <w:jc w:val="both"/>
        <w:rPr>
          <w:rFonts w:ascii="Arial Narrow" w:hAnsi="Arial Narrow" w:cs="Arial"/>
          <w:b/>
          <w:i/>
          <w:sz w:val="20"/>
          <w:szCs w:val="20"/>
        </w:rPr>
      </w:pPr>
    </w:p>
    <w:p w:rsidR="00370F9A" w:rsidRPr="00657087" w:rsidRDefault="00370F9A" w:rsidP="00370F9A">
      <w:pPr>
        <w:jc w:val="both"/>
        <w:rPr>
          <w:rFonts w:ascii="Arial Narrow" w:hAnsi="Arial Narrow" w:cs="Arial"/>
          <w:b/>
          <w:bCs/>
          <w:color w:val="0000FF"/>
          <w:sz w:val="22"/>
          <w:szCs w:val="22"/>
        </w:rPr>
      </w:pPr>
      <w:r w:rsidRPr="00657087">
        <w:rPr>
          <w:rFonts w:ascii="Arial Narrow" w:hAnsi="Arial Narrow" w:cs="Arial"/>
          <w:b/>
          <w:bCs/>
          <w:color w:val="0000FF"/>
          <w:sz w:val="22"/>
          <w:szCs w:val="22"/>
        </w:rPr>
        <w:t xml:space="preserve">Opozorilo: </w:t>
      </w:r>
    </w:p>
    <w:p w:rsidR="00164132" w:rsidRPr="00006B8C" w:rsidRDefault="00370F9A" w:rsidP="00FA28E9">
      <w:pPr>
        <w:jc w:val="both"/>
        <w:rPr>
          <w:rFonts w:ascii="Arial Narrow" w:hAnsi="Arial Narrow"/>
          <w:b/>
        </w:rPr>
      </w:pPr>
      <w:r w:rsidRPr="00657087">
        <w:rPr>
          <w:rFonts w:ascii="Arial Narrow" w:hAnsi="Arial Narrow" w:cs="Arial"/>
          <w:b/>
          <w:bCs/>
        </w:rPr>
        <w:t>Ponudnik s podpisom celotne ponudbene dokumentacije</w:t>
      </w:r>
      <w:r w:rsidR="00087373" w:rsidRPr="00657087">
        <w:rPr>
          <w:rFonts w:ascii="Arial Narrow" w:hAnsi="Arial Narrow"/>
          <w:b/>
        </w:rPr>
        <w:t xml:space="preserve">, oddane v e-JN sistem, potrjuje, da se strinja </w:t>
      </w:r>
      <w:r w:rsidR="00B636AE" w:rsidRPr="00657087">
        <w:rPr>
          <w:rFonts w:ascii="Arial Narrow" w:hAnsi="Arial Narrow" w:cs="Arial"/>
          <w:b/>
          <w:bCs/>
        </w:rPr>
        <w:t>z vsebino pogodbe</w:t>
      </w:r>
      <w:r w:rsidR="00087373" w:rsidRPr="00657087">
        <w:rPr>
          <w:rFonts w:ascii="Arial Narrow" w:hAnsi="Arial Narrow"/>
          <w:b/>
        </w:rPr>
        <w:t xml:space="preserve">. V kolikor ponudnik nastopa skupaj s podizvajalcem/i, mora izpolniti rubrike v </w:t>
      </w:r>
      <w:r w:rsidR="008B4E38" w:rsidRPr="00657087">
        <w:rPr>
          <w:rFonts w:ascii="Arial Narrow" w:hAnsi="Arial Narrow"/>
          <w:b/>
        </w:rPr>
        <w:t>11</w:t>
      </w:r>
      <w:r w:rsidR="00087373" w:rsidRPr="00657087">
        <w:rPr>
          <w:rFonts w:ascii="Arial Narrow" w:hAnsi="Arial Narrow"/>
          <w:b/>
        </w:rPr>
        <w:t xml:space="preserve">. členu </w:t>
      </w:r>
      <w:r w:rsidR="003A283E" w:rsidRPr="00657087">
        <w:rPr>
          <w:rFonts w:ascii="Arial Narrow" w:hAnsi="Arial Narrow"/>
          <w:b/>
        </w:rPr>
        <w:t xml:space="preserve">vzorca </w:t>
      </w:r>
      <w:r w:rsidR="00087373" w:rsidRPr="00657087">
        <w:rPr>
          <w:rFonts w:ascii="Arial Narrow" w:hAnsi="Arial Narrow"/>
          <w:b/>
        </w:rPr>
        <w:t>pogodbe.</w:t>
      </w: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Pr="00144DED" w:rsidRDefault="002B1122" w:rsidP="002B1122">
      <w:r w:rsidRPr="00144DED">
        <w:t>VZOREC POGODBE</w:t>
      </w:r>
    </w:p>
    <w:p w:rsidR="002B1122" w:rsidRPr="00144DED" w:rsidRDefault="002B1122" w:rsidP="002B1122">
      <w:pPr>
        <w:tabs>
          <w:tab w:val="left" w:pos="3990"/>
        </w:tabs>
        <w:rPr>
          <w:b/>
          <w:bCs/>
          <w:color w:val="000000"/>
        </w:rPr>
      </w:pPr>
      <w:r w:rsidRPr="00144DED">
        <w:rPr>
          <w:b/>
          <w:bCs/>
          <w:color w:val="000000"/>
        </w:rPr>
        <w:t xml:space="preserve">                                   </w:t>
      </w:r>
    </w:p>
    <w:p w:rsidR="002B1122" w:rsidRPr="00144DED" w:rsidRDefault="002B1122" w:rsidP="002B1122">
      <w:pPr>
        <w:tabs>
          <w:tab w:val="left" w:pos="1701"/>
        </w:tabs>
        <w:jc w:val="both"/>
      </w:pPr>
      <w:r w:rsidRPr="00144DED">
        <w:rPr>
          <w:b/>
        </w:rPr>
        <w:t xml:space="preserve">NAROČNIK: UNIVERZITETNI KLINIČNI CENTER LJUBLJANA, </w:t>
      </w:r>
      <w:r w:rsidRPr="00144DED">
        <w:t>Zaloška 2, 1525 Ljubljana,</w:t>
      </w:r>
      <w:r w:rsidRPr="00144DED">
        <w:rPr>
          <w:b/>
        </w:rPr>
        <w:t xml:space="preserve"> </w:t>
      </w:r>
      <w:r w:rsidRPr="00144DED">
        <w:t>ki ga zastopa v. d. generalni direktor Teodor Žepič, univ. dipl. pol. (v nadaljevanju: naročnik)</w:t>
      </w:r>
    </w:p>
    <w:p w:rsidR="002B1122" w:rsidRPr="00144DED" w:rsidRDefault="002B1122" w:rsidP="002B1122">
      <w:pPr>
        <w:tabs>
          <w:tab w:val="left" w:pos="1701"/>
        </w:tabs>
        <w:jc w:val="both"/>
      </w:pPr>
    </w:p>
    <w:p w:rsidR="002B1122" w:rsidRPr="00144DED" w:rsidRDefault="002B1122" w:rsidP="002B1122">
      <w:pPr>
        <w:tabs>
          <w:tab w:val="left" w:pos="1701"/>
        </w:tabs>
        <w:jc w:val="both"/>
      </w:pPr>
      <w:r w:rsidRPr="00144DED">
        <w:t>Ident. št. za DDV: SI52111776</w:t>
      </w:r>
    </w:p>
    <w:p w:rsidR="002B1122" w:rsidRPr="00144DED" w:rsidRDefault="002B1122" w:rsidP="002B1122">
      <w:pPr>
        <w:jc w:val="both"/>
      </w:pPr>
      <w:r w:rsidRPr="00144DED">
        <w:t>Matična številka: 5057272</w:t>
      </w:r>
    </w:p>
    <w:p w:rsidR="002B1122" w:rsidRPr="00144DED" w:rsidRDefault="002B1122" w:rsidP="002B1122"/>
    <w:p w:rsidR="002B1122" w:rsidRPr="00144DED" w:rsidRDefault="002B1122" w:rsidP="002B1122">
      <w:r w:rsidRPr="00144DED">
        <w:rPr>
          <w:b/>
        </w:rPr>
        <w:t>IZVAJALEC: __________________________________________________________</w:t>
      </w:r>
    </w:p>
    <w:p w:rsidR="002B1122" w:rsidRPr="00144DED" w:rsidRDefault="002B1122" w:rsidP="002B1122">
      <w:pPr>
        <w:tabs>
          <w:tab w:val="left" w:pos="1701"/>
        </w:tabs>
        <w:jc w:val="both"/>
      </w:pPr>
      <w:r w:rsidRPr="00144DED">
        <w:t>(v nadaljevanju: izvajalec)</w:t>
      </w:r>
    </w:p>
    <w:p w:rsidR="002B1122" w:rsidRPr="00144DED" w:rsidRDefault="002B1122" w:rsidP="002B1122"/>
    <w:p w:rsidR="002B1122" w:rsidRPr="00144DED" w:rsidRDefault="002B1122" w:rsidP="002B1122">
      <w:r w:rsidRPr="00144DED">
        <w:t>Ident. št. za DDV: _________________</w:t>
      </w:r>
    </w:p>
    <w:p w:rsidR="002B1122" w:rsidRPr="00144DED" w:rsidRDefault="002B1122" w:rsidP="002B1122">
      <w:r w:rsidRPr="00144DED">
        <w:t>Matična številka: ___________________</w:t>
      </w:r>
    </w:p>
    <w:p w:rsidR="002B1122" w:rsidRPr="00144DED" w:rsidRDefault="002B1122" w:rsidP="002B1122">
      <w:pPr>
        <w:tabs>
          <w:tab w:val="left" w:pos="3990"/>
        </w:tabs>
        <w:rPr>
          <w:b/>
          <w:bCs/>
          <w:color w:val="000000"/>
        </w:rPr>
      </w:pPr>
    </w:p>
    <w:p w:rsidR="002B1122" w:rsidRPr="00144DED" w:rsidRDefault="002B1122" w:rsidP="002B1122">
      <w:pPr>
        <w:tabs>
          <w:tab w:val="left" w:pos="3990"/>
        </w:tabs>
        <w:rPr>
          <w:b/>
          <w:bCs/>
          <w:color w:val="000000"/>
        </w:rPr>
      </w:pPr>
    </w:p>
    <w:p w:rsidR="002B1122" w:rsidRPr="00144DED" w:rsidRDefault="002B1122" w:rsidP="002B1122">
      <w:pPr>
        <w:jc w:val="both"/>
        <w:rPr>
          <w:bCs/>
          <w:color w:val="000000"/>
        </w:rPr>
      </w:pPr>
      <w:r w:rsidRPr="00144DED">
        <w:rPr>
          <w:bCs/>
          <w:color w:val="000000"/>
        </w:rPr>
        <w:t>sklepata naslednjo</w:t>
      </w:r>
    </w:p>
    <w:p w:rsidR="002B1122" w:rsidRPr="00144DED" w:rsidRDefault="002B1122" w:rsidP="002B1122">
      <w:pPr>
        <w:jc w:val="both"/>
        <w:rPr>
          <w:b/>
          <w:bCs/>
          <w:color w:val="000000"/>
        </w:rPr>
      </w:pPr>
    </w:p>
    <w:p w:rsidR="002B1122" w:rsidRDefault="002B1122" w:rsidP="002B1122">
      <w:pPr>
        <w:jc w:val="both"/>
        <w:rPr>
          <w:b/>
          <w:bCs/>
          <w:color w:val="000000"/>
        </w:rPr>
      </w:pPr>
      <w:r w:rsidRPr="00144DED">
        <w:rPr>
          <w:b/>
          <w:bCs/>
          <w:color w:val="000000"/>
        </w:rPr>
        <w:t xml:space="preserve">                                                                 </w:t>
      </w:r>
    </w:p>
    <w:p w:rsidR="002B1122" w:rsidRDefault="002B1122" w:rsidP="002B1122">
      <w:pPr>
        <w:jc w:val="both"/>
        <w:rPr>
          <w:b/>
          <w:bCs/>
          <w:color w:val="000000"/>
        </w:rPr>
      </w:pPr>
      <w:r>
        <w:rPr>
          <w:b/>
          <w:bCs/>
          <w:color w:val="000000"/>
        </w:rPr>
        <w:t xml:space="preserve">                                                                          </w:t>
      </w:r>
      <w:r w:rsidRPr="00144DED">
        <w:rPr>
          <w:b/>
          <w:bCs/>
          <w:color w:val="000000"/>
        </w:rPr>
        <w:t xml:space="preserve">POGODBO </w:t>
      </w:r>
    </w:p>
    <w:p w:rsidR="002B1122" w:rsidRPr="00144DED" w:rsidRDefault="002B1122" w:rsidP="002B1122">
      <w:pPr>
        <w:jc w:val="both"/>
        <w:rPr>
          <w:b/>
          <w:bCs/>
          <w:color w:val="000000"/>
        </w:rPr>
      </w:pPr>
    </w:p>
    <w:p w:rsidR="002B1122" w:rsidRPr="00144DED" w:rsidRDefault="002B1122" w:rsidP="002B1122">
      <w:pPr>
        <w:rPr>
          <w:b/>
        </w:rPr>
      </w:pPr>
      <w:r>
        <w:rPr>
          <w:b/>
          <w:bCs/>
        </w:rPr>
        <w:t xml:space="preserve">            </w:t>
      </w:r>
      <w:r w:rsidRPr="00144DED">
        <w:rPr>
          <w:b/>
          <w:bCs/>
        </w:rPr>
        <w:t xml:space="preserve">o izvedbi projekta </w:t>
      </w:r>
      <w:r>
        <w:rPr>
          <w:b/>
          <w:bCs/>
        </w:rPr>
        <w:t>popisa in optimizacije poslovnih procesov v UKC Ljubljana</w:t>
      </w:r>
    </w:p>
    <w:p w:rsidR="002B1122" w:rsidRPr="00144DED" w:rsidRDefault="002B1122" w:rsidP="002B1122">
      <w:pPr>
        <w:jc w:val="center"/>
        <w:rPr>
          <w:b/>
        </w:rPr>
      </w:pPr>
    </w:p>
    <w:p w:rsidR="002B1122" w:rsidRPr="00144DED" w:rsidRDefault="002B1122" w:rsidP="002B1122">
      <w:pPr>
        <w:jc w:val="center"/>
        <w:rPr>
          <w:b/>
        </w:rPr>
      </w:pPr>
    </w:p>
    <w:p w:rsidR="002B1122" w:rsidRPr="00144DED" w:rsidRDefault="002B1122" w:rsidP="002B1122">
      <w:pPr>
        <w:rPr>
          <w:b/>
        </w:rPr>
      </w:pPr>
    </w:p>
    <w:p w:rsidR="002B1122" w:rsidRPr="00144DED" w:rsidRDefault="002B1122" w:rsidP="002B1122">
      <w:pPr>
        <w:rPr>
          <w:b/>
        </w:rPr>
      </w:pPr>
      <w:r w:rsidRPr="00144DED">
        <w:rPr>
          <w:b/>
        </w:rPr>
        <w:t>PREDMET IN OBSEG POGODBE</w:t>
      </w:r>
    </w:p>
    <w:p w:rsidR="002B1122" w:rsidRPr="00144DED" w:rsidRDefault="002B1122" w:rsidP="002B1122">
      <w:pPr>
        <w:rPr>
          <w:b/>
        </w:rPr>
      </w:pPr>
    </w:p>
    <w:p w:rsidR="002B1122" w:rsidRPr="00144DED" w:rsidRDefault="002B1122" w:rsidP="00F82269">
      <w:pPr>
        <w:numPr>
          <w:ilvl w:val="0"/>
          <w:numId w:val="32"/>
        </w:numPr>
        <w:jc w:val="center"/>
      </w:pPr>
      <w:r w:rsidRPr="00144DED">
        <w:t>člen</w:t>
      </w:r>
    </w:p>
    <w:p w:rsidR="002B1122" w:rsidRPr="00144DED" w:rsidRDefault="002B1122" w:rsidP="002B1122">
      <w:pPr>
        <w:ind w:left="360"/>
      </w:pPr>
    </w:p>
    <w:p w:rsidR="002B1122" w:rsidRPr="00144DED" w:rsidRDefault="002B1122" w:rsidP="002B1122">
      <w:pPr>
        <w:jc w:val="both"/>
      </w:pPr>
      <w:r w:rsidRPr="00144DED">
        <w:t>Pogodbeni stranki ugotavljata, da je bil na osnovi javnega razpisa, objavljenega na Portalu javni</w:t>
      </w:r>
      <w:r>
        <w:t>h naročil, št. ________</w:t>
      </w:r>
      <w:r w:rsidRPr="00144DED">
        <w:t xml:space="preserve"> z dne__________ in </w:t>
      </w:r>
      <w:r>
        <w:t xml:space="preserve">predložene ponudbe </w:t>
      </w:r>
      <w:r w:rsidRPr="00144DED">
        <w:t>št</w:t>
      </w:r>
      <w:r>
        <w:t>. ______ z dne ______</w:t>
      </w:r>
      <w:r w:rsidRPr="00144DED">
        <w:t xml:space="preserve">, izbran za najugodnejšega izvajalca za izvedbo projekta </w:t>
      </w:r>
      <w:r>
        <w:t>popisa in optimizacije poslovnih procesov v UKC Ljubljana</w:t>
      </w:r>
      <w:r w:rsidRPr="00144DED">
        <w:rPr>
          <w:bCs/>
        </w:rPr>
        <w:t xml:space="preserve">, </w:t>
      </w:r>
      <w:r w:rsidRPr="00144DED">
        <w:t>izvajalec po tej pogodbi.</w:t>
      </w:r>
    </w:p>
    <w:p w:rsidR="002B1122" w:rsidRDefault="002B1122" w:rsidP="002B1122">
      <w:pPr>
        <w:jc w:val="center"/>
      </w:pPr>
    </w:p>
    <w:p w:rsidR="002B1122" w:rsidRDefault="002B1122" w:rsidP="002B1122">
      <w:pPr>
        <w:jc w:val="center"/>
      </w:pPr>
    </w:p>
    <w:p w:rsidR="002B1122" w:rsidRPr="00144DED" w:rsidRDefault="002B1122" w:rsidP="002B1122">
      <w:pPr>
        <w:jc w:val="center"/>
      </w:pPr>
    </w:p>
    <w:p w:rsidR="002B1122" w:rsidRPr="00144DED" w:rsidRDefault="002B1122" w:rsidP="00F82269">
      <w:pPr>
        <w:numPr>
          <w:ilvl w:val="0"/>
          <w:numId w:val="32"/>
        </w:numPr>
        <w:jc w:val="center"/>
      </w:pPr>
      <w:r w:rsidRPr="00144DED">
        <w:lastRenderedPageBreak/>
        <w:t>člen</w:t>
      </w:r>
    </w:p>
    <w:p w:rsidR="002B1122" w:rsidRPr="00144DED" w:rsidRDefault="002B1122" w:rsidP="002B1122">
      <w:pPr>
        <w:ind w:left="360"/>
      </w:pPr>
    </w:p>
    <w:p w:rsidR="002B1122" w:rsidRPr="00144DED" w:rsidRDefault="002B1122" w:rsidP="002B1122">
      <w:pPr>
        <w:jc w:val="both"/>
      </w:pPr>
      <w:r w:rsidRPr="00144DED">
        <w:t xml:space="preserve">S to pogodbo naročnik naroča, izvajalec pa prevzame izvedbo projekta </w:t>
      </w:r>
      <w:r>
        <w:t>popisa in optimizacije poslovnih procesov v UKC Ljubljana</w:t>
      </w:r>
      <w:r w:rsidRPr="00144DED">
        <w:t>, ki jo bo izvajalec opravil skladno s</w:t>
      </w:r>
      <w:r>
        <w:t xml:space="preserve"> svojo ponudbo št.________ z dne ________ </w:t>
      </w:r>
      <w:r w:rsidRPr="00144DED">
        <w:t>.</w:t>
      </w:r>
    </w:p>
    <w:p w:rsidR="002B1122" w:rsidRPr="00144DED" w:rsidRDefault="002B1122" w:rsidP="002B1122">
      <w:pPr>
        <w:jc w:val="cente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Izvajalec bo dela iz prejšnjega člena izvajal na podlagi:</w:t>
      </w:r>
    </w:p>
    <w:p w:rsidR="002B1122" w:rsidRPr="00144DED" w:rsidRDefault="002B1122" w:rsidP="00F82269">
      <w:pPr>
        <w:numPr>
          <w:ilvl w:val="0"/>
          <w:numId w:val="31"/>
        </w:numPr>
        <w:jc w:val="both"/>
      </w:pPr>
      <w:r w:rsidRPr="00144DED">
        <w:t>ponudbenega predračuna, ki ga je predložil s ponudbo št.: _______________;</w:t>
      </w:r>
    </w:p>
    <w:p w:rsidR="002B1122" w:rsidRPr="00144DED" w:rsidRDefault="002B1122" w:rsidP="00F82269">
      <w:pPr>
        <w:numPr>
          <w:ilvl w:val="0"/>
          <w:numId w:val="31"/>
        </w:numPr>
        <w:jc w:val="both"/>
      </w:pPr>
      <w:r w:rsidRPr="00144DED">
        <w:t>razpisne dokumentacije (pogoji</w:t>
      </w:r>
      <w:r>
        <w:t xml:space="preserve"> oz. strokovne zahteve, reference naročnika</w:t>
      </w:r>
      <w:r w:rsidRPr="00144DED">
        <w:t>, navedeni v razpisni dokumentaciji, veljajo tudi, če niso v tej pogodbi posebej</w:t>
      </w:r>
      <w:r>
        <w:t>/ izrecno posamično</w:t>
      </w:r>
      <w:r w:rsidRPr="00144DED">
        <w:t xml:space="preserve"> navedeni);</w:t>
      </w:r>
    </w:p>
    <w:p w:rsidR="002B1122" w:rsidRPr="00144DED" w:rsidRDefault="002B1122" w:rsidP="00F82269">
      <w:pPr>
        <w:numPr>
          <w:ilvl w:val="0"/>
          <w:numId w:val="31"/>
        </w:numPr>
        <w:jc w:val="both"/>
      </w:pPr>
      <w:r w:rsidRPr="00144DED">
        <w:t xml:space="preserve">s strani naročnika potrjenega podrobnega plana dinamike napredovanja del </w:t>
      </w:r>
      <w:r>
        <w:t xml:space="preserve">po fazah </w:t>
      </w:r>
      <w:r w:rsidRPr="00144DED">
        <w:t>(v nadaljnjem besedilu: terminski plan).</w:t>
      </w:r>
    </w:p>
    <w:p w:rsidR="002B1122" w:rsidRPr="00144DED" w:rsidRDefault="002B1122" w:rsidP="002B1122">
      <w:pPr>
        <w:ind w:left="360"/>
        <w:jc w:val="both"/>
      </w:pPr>
    </w:p>
    <w:p w:rsidR="002B1122" w:rsidRPr="00144DED" w:rsidRDefault="002B1122" w:rsidP="002B1122">
      <w:pPr>
        <w:ind w:left="360"/>
        <w:jc w:val="both"/>
      </w:pPr>
    </w:p>
    <w:p w:rsidR="002B1122" w:rsidRPr="00144DED" w:rsidRDefault="002B1122" w:rsidP="002B1122">
      <w:pPr>
        <w:rPr>
          <w:b/>
        </w:rPr>
      </w:pPr>
      <w:r w:rsidRPr="00144DED">
        <w:rPr>
          <w:b/>
        </w:rPr>
        <w:t>POGODBENI ROKI</w:t>
      </w:r>
    </w:p>
    <w:p w:rsidR="002B1122" w:rsidRPr="00144DED" w:rsidRDefault="002B1122" w:rsidP="002B1122">
      <w:pPr>
        <w:rPr>
          <w:b/>
        </w:rP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Rok začn</w:t>
      </w:r>
      <w:r>
        <w:t>e teči z dnem sklenitve predmetne pogodbe in predložitvi finančnega zavarovanja za dobro izvedbo pogodbenih obveznosti.</w:t>
      </w:r>
    </w:p>
    <w:p w:rsidR="002B1122" w:rsidRPr="00144DED" w:rsidRDefault="002B1122" w:rsidP="002B1122">
      <w:pPr>
        <w:jc w:val="both"/>
      </w:pPr>
      <w:r w:rsidRPr="00144DED">
        <w:t xml:space="preserve">                     </w:t>
      </w:r>
    </w:p>
    <w:p w:rsidR="002B1122" w:rsidRPr="00144DED" w:rsidRDefault="002B1122" w:rsidP="002B1122">
      <w:pPr>
        <w:jc w:val="both"/>
      </w:pPr>
      <w:r w:rsidRPr="00144DED">
        <w:t xml:space="preserve">Rok dokončanja vseh del je </w:t>
      </w:r>
      <w:r>
        <w:rPr>
          <w:b/>
        </w:rPr>
        <w:t>12 (dvanajst</w:t>
      </w:r>
      <w:r w:rsidRPr="00144DED">
        <w:rPr>
          <w:b/>
        </w:rPr>
        <w:t>) mesecev od začetka del</w:t>
      </w:r>
      <w:r w:rsidRPr="00144DED">
        <w:t>.</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Default="002B1122" w:rsidP="002B1122">
      <w:pPr>
        <w:pStyle w:val="Telobesedila3"/>
        <w:spacing w:after="0"/>
        <w:jc w:val="both"/>
        <w:rPr>
          <w:sz w:val="22"/>
          <w:szCs w:val="22"/>
        </w:rPr>
      </w:pPr>
      <w:r w:rsidRPr="00144DED">
        <w:rPr>
          <w:sz w:val="22"/>
          <w:szCs w:val="22"/>
        </w:rPr>
        <w:t>Dela po tej p</w:t>
      </w:r>
      <w:r>
        <w:rPr>
          <w:sz w:val="22"/>
          <w:szCs w:val="22"/>
        </w:rPr>
        <w:t>ogodbi bodo potekala v 4 (štirih) fazah, in sicer:</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popis procesov vodenja in poslovno podpornih procesov v UKCL</w:t>
      </w:r>
      <w:r w:rsidR="004F560F">
        <w:rPr>
          <w:sz w:val="22"/>
          <w:szCs w:val="22"/>
          <w:lang w:val="sl-SI"/>
        </w:rPr>
        <w:t xml:space="preserve"> v skladu s shemo  glavnih in podpornih procesov v UKCL</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analiza učinkovitosti in organizacije upravljanja UKCL</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priprava ukrepov </w:t>
      </w:r>
      <w:r w:rsidR="00EF5F15">
        <w:rPr>
          <w:sz w:val="22"/>
          <w:szCs w:val="22"/>
          <w:lang w:val="sl-SI"/>
        </w:rPr>
        <w:t xml:space="preserve">za optimizacijo ključnih področij ter načrta aktivnosti za izvedbo potrebnih sprememb </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 xml:space="preserve">načrt izvedbe korektivnih </w:t>
      </w:r>
      <w:r w:rsidR="00A1131D">
        <w:rPr>
          <w:sz w:val="22"/>
          <w:szCs w:val="22"/>
          <w:lang w:val="sl-SI"/>
        </w:rPr>
        <w:t>ukrepov</w:t>
      </w:r>
      <w:r w:rsidR="00EF5F15">
        <w:rPr>
          <w:sz w:val="22"/>
          <w:szCs w:val="22"/>
          <w:lang w:val="sl-SI"/>
        </w:rPr>
        <w:t xml:space="preserve"> za optimizacijo poslovnih procesov v UKCL</w:t>
      </w:r>
    </w:p>
    <w:p w:rsidR="002B1122" w:rsidRPr="00144DED" w:rsidRDefault="002B1122" w:rsidP="002B1122">
      <w:pPr>
        <w:pStyle w:val="Telobesedila3"/>
        <w:spacing w:after="0"/>
        <w:jc w:val="both"/>
        <w:rPr>
          <w:sz w:val="22"/>
          <w:szCs w:val="22"/>
        </w:rPr>
      </w:pPr>
      <w:r>
        <w:rPr>
          <w:sz w:val="22"/>
          <w:szCs w:val="22"/>
        </w:rPr>
        <w:t>v letošnjem in delno prihodnjem letu</w:t>
      </w:r>
      <w:r w:rsidRPr="00144DED">
        <w:rPr>
          <w:sz w:val="22"/>
          <w:szCs w:val="22"/>
        </w:rPr>
        <w:t>, skladno z roki iz terminskega plana iz 6. člena te pogodbe.</w:t>
      </w:r>
    </w:p>
    <w:p w:rsidR="002B1122" w:rsidRPr="00144DED" w:rsidRDefault="002B1122" w:rsidP="002B1122"/>
    <w:p w:rsidR="002B1122" w:rsidRPr="00144DED" w:rsidRDefault="002B1122" w:rsidP="002B1122">
      <w:pPr>
        <w:jc w:val="both"/>
      </w:pPr>
      <w:r w:rsidRPr="00144DED">
        <w:t xml:space="preserve">Pogodbeni roki se lahko spremenijo le v primeru višje sile, ki jo definirajo zakonska določila. </w:t>
      </w:r>
      <w:r>
        <w:t>Predlog spremenjenih rokov</w:t>
      </w:r>
      <w:r w:rsidRPr="00144DED">
        <w:t xml:space="preserve"> mora</w:t>
      </w:r>
      <w:r>
        <w:t>ta</w:t>
      </w:r>
      <w:r w:rsidRPr="00144DED">
        <w:t xml:space="preserve"> potrditi </w:t>
      </w:r>
      <w:r>
        <w:t xml:space="preserve">tako </w:t>
      </w:r>
      <w:r w:rsidRPr="00144DED">
        <w:t>skrbnik pogodbe na strani naročnika</w:t>
      </w:r>
      <w:r>
        <w:t>, kot tudi skrbnik pogodbe na strani izvajalca</w:t>
      </w:r>
      <w:r w:rsidRPr="00144DED">
        <w:t>. V primeru prekoračitve pogodbenih rokov je stranka, ki je povzročila prekoračitev, dolžna nositi vse stroške, ki nastanejo zaradi zamude.</w:t>
      </w:r>
    </w:p>
    <w:p w:rsidR="002B1122" w:rsidRDefault="002B1122" w:rsidP="002B1122"/>
    <w:p w:rsidR="007428BE" w:rsidRDefault="007428BE" w:rsidP="002B1122"/>
    <w:p w:rsidR="007428BE" w:rsidRDefault="007428BE" w:rsidP="002B1122"/>
    <w:p w:rsidR="002B1122" w:rsidRPr="00144DED" w:rsidRDefault="002B1122" w:rsidP="002B1122"/>
    <w:p w:rsidR="002B1122" w:rsidRPr="00D011F6" w:rsidRDefault="002B1122" w:rsidP="00F82269">
      <w:pPr>
        <w:pStyle w:val="Odstavekseznama"/>
        <w:numPr>
          <w:ilvl w:val="0"/>
          <w:numId w:val="32"/>
        </w:numPr>
        <w:jc w:val="center"/>
      </w:pPr>
      <w:r w:rsidRPr="00D011F6">
        <w:t>člen</w:t>
      </w:r>
    </w:p>
    <w:p w:rsidR="002B1122" w:rsidRPr="00144DED" w:rsidRDefault="002B1122" w:rsidP="002B1122">
      <w:pPr>
        <w:ind w:left="360"/>
      </w:pPr>
    </w:p>
    <w:p w:rsidR="002B1122" w:rsidRPr="00144DED" w:rsidRDefault="002B1122" w:rsidP="002B1122">
      <w:pPr>
        <w:jc w:val="both"/>
      </w:pPr>
      <w:r w:rsidRPr="00144DED">
        <w:t xml:space="preserve">Izvajalec mora v </w:t>
      </w:r>
      <w:r>
        <w:t>desetih</w:t>
      </w:r>
      <w:r w:rsidRPr="00144DED">
        <w:t xml:space="preserve"> dneh po podpisu pogodbe naročniku predložiti </w:t>
      </w:r>
      <w:r>
        <w:t>usklajen terminski plan, ki je priloga te pogodbe.</w:t>
      </w:r>
      <w:r w:rsidRPr="00144DED">
        <w:t xml:space="preserve"> Pri izdelavi terminskega plana bo</w:t>
      </w:r>
      <w:r>
        <w:t xml:space="preserve"> izvajalec upošteval naročnikove želje in morebitne zahteve</w:t>
      </w:r>
      <w:r w:rsidRPr="00144DED">
        <w:t>.</w:t>
      </w:r>
    </w:p>
    <w:p w:rsidR="002B1122" w:rsidRPr="00144DED" w:rsidRDefault="002B1122" w:rsidP="002B1122">
      <w:pPr>
        <w:jc w:val="center"/>
      </w:pPr>
    </w:p>
    <w:p w:rsidR="002B1122" w:rsidRPr="00144DED" w:rsidRDefault="002B1122" w:rsidP="002B1122">
      <w:pPr>
        <w:jc w:val="center"/>
      </w:pPr>
    </w:p>
    <w:p w:rsidR="002B1122" w:rsidRPr="00144DED" w:rsidRDefault="002B1122" w:rsidP="002B1122">
      <w:pPr>
        <w:rPr>
          <w:b/>
        </w:rPr>
      </w:pPr>
      <w:r w:rsidRPr="00144DED">
        <w:rPr>
          <w:b/>
        </w:rPr>
        <w:t>POGODBENA CENA</w:t>
      </w: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pStyle w:val="Telobesedila3"/>
        <w:spacing w:after="0"/>
        <w:rPr>
          <w:sz w:val="22"/>
          <w:szCs w:val="22"/>
        </w:rPr>
      </w:pPr>
      <w:r w:rsidRPr="00144DED">
        <w:rPr>
          <w:sz w:val="22"/>
          <w:szCs w:val="22"/>
        </w:rPr>
        <w:t>Izvajalec bo pogodbena dela po tej pogodbi opravil za ceno:</w:t>
      </w:r>
    </w:p>
    <w:p w:rsidR="002B1122" w:rsidRPr="00144DED" w:rsidRDefault="002B1122" w:rsidP="002B1122"/>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2"/>
        <w:gridCol w:w="3686"/>
      </w:tblGrid>
      <w:tr w:rsidR="002B1122" w:rsidRPr="00144DED" w:rsidTr="00507F78">
        <w:tc>
          <w:tcPr>
            <w:tcW w:w="1809" w:type="dxa"/>
          </w:tcPr>
          <w:p w:rsidR="002B1122" w:rsidRPr="00144DED" w:rsidRDefault="002B1122" w:rsidP="00507F78">
            <w:pPr>
              <w:pStyle w:val="Glava"/>
              <w:tabs>
                <w:tab w:val="clear" w:pos="4536"/>
                <w:tab w:val="clear" w:pos="9072"/>
              </w:tabs>
              <w:jc w:val="center"/>
              <w:rPr>
                <w:b/>
              </w:rPr>
            </w:pPr>
          </w:p>
        </w:tc>
        <w:tc>
          <w:tcPr>
            <w:tcW w:w="3402" w:type="dxa"/>
          </w:tcPr>
          <w:p w:rsidR="002B1122" w:rsidRPr="00144DED" w:rsidRDefault="002B1122" w:rsidP="00507F78">
            <w:pPr>
              <w:pStyle w:val="Glava"/>
              <w:tabs>
                <w:tab w:val="clear" w:pos="4536"/>
                <w:tab w:val="clear" w:pos="9072"/>
              </w:tabs>
              <w:jc w:val="center"/>
              <w:rPr>
                <w:b/>
              </w:rPr>
            </w:pPr>
            <w:r w:rsidRPr="00144DED">
              <w:rPr>
                <w:b/>
              </w:rPr>
              <w:t>Vrednost brez DDV</w:t>
            </w:r>
          </w:p>
        </w:tc>
        <w:tc>
          <w:tcPr>
            <w:tcW w:w="3686" w:type="dxa"/>
          </w:tcPr>
          <w:p w:rsidR="002B1122" w:rsidRPr="00144DED" w:rsidRDefault="002B1122" w:rsidP="00507F78">
            <w:pPr>
              <w:pStyle w:val="Glava"/>
              <w:tabs>
                <w:tab w:val="clear" w:pos="4536"/>
                <w:tab w:val="clear" w:pos="9072"/>
              </w:tabs>
              <w:jc w:val="center"/>
              <w:rPr>
                <w:b/>
              </w:rPr>
            </w:pPr>
            <w:r w:rsidRPr="00144DED">
              <w:rPr>
                <w:b/>
              </w:rPr>
              <w:t>Vrednost z DDV</w:t>
            </w: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507F78">
            <w:pPr>
              <w:pStyle w:val="Glava"/>
              <w:tabs>
                <w:tab w:val="clear" w:pos="4536"/>
                <w:tab w:val="clear" w:pos="9072"/>
              </w:tabs>
              <w:jc w:val="both"/>
              <w:rPr>
                <w:b/>
              </w:rPr>
            </w:pPr>
            <w:r w:rsidRPr="00144DED">
              <w:rPr>
                <w:b/>
              </w:rPr>
              <w:t>SKUPAJ</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bl>
    <w:p w:rsidR="002B1122" w:rsidRPr="00144DED" w:rsidRDefault="002B1122" w:rsidP="002B1122"/>
    <w:p w:rsidR="002B1122" w:rsidRPr="00144DED" w:rsidRDefault="002B1122" w:rsidP="002B1122">
      <w:pPr>
        <w:pStyle w:val="Telobesedila3"/>
        <w:spacing w:after="0"/>
        <w:rPr>
          <w:sz w:val="22"/>
          <w:szCs w:val="22"/>
        </w:rPr>
      </w:pPr>
    </w:p>
    <w:p w:rsidR="002B1122" w:rsidRPr="00144DED" w:rsidRDefault="002B1122" w:rsidP="002B1122">
      <w:pPr>
        <w:jc w:val="both"/>
      </w:pPr>
      <w:r>
        <w:t xml:space="preserve">Pogodbena cena je fiksna do izpolnitve vseh pogodbenih obveznosti, spremeni se lahko samo v primeru spremenjene stopnje davka na dodano vrednost. Skupna pogodbena cena vsebuje vse stroške, ki jih bo imel izvajalec z izpolnitvijo pogodbenih obveznosti. </w:t>
      </w: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Default="002B1122" w:rsidP="002B1122">
      <w:pPr>
        <w:pStyle w:val="Naslov6"/>
        <w:spacing w:before="0"/>
      </w:pPr>
      <w:r w:rsidRPr="009B16ED">
        <w:t>OBRAČUN IN NAČIN PLAČILA</w:t>
      </w:r>
    </w:p>
    <w:p w:rsidR="002B1122" w:rsidRPr="00D011F6" w:rsidRDefault="002B1122" w:rsidP="002B1122"/>
    <w:p w:rsidR="002B1122" w:rsidRPr="009B16ED" w:rsidRDefault="002B1122" w:rsidP="00F82269">
      <w:pPr>
        <w:numPr>
          <w:ilvl w:val="0"/>
          <w:numId w:val="32"/>
        </w:numPr>
        <w:jc w:val="center"/>
      </w:pPr>
      <w:r w:rsidRPr="009B16ED">
        <w:t>člen</w:t>
      </w:r>
    </w:p>
    <w:p w:rsidR="002B1122" w:rsidRPr="009B16ED" w:rsidRDefault="002B1122" w:rsidP="002B1122">
      <w:pPr>
        <w:jc w:val="center"/>
      </w:pPr>
    </w:p>
    <w:p w:rsidR="002B1122" w:rsidRPr="009B16ED" w:rsidRDefault="002B1122" w:rsidP="002B1122">
      <w:pPr>
        <w:jc w:val="both"/>
      </w:pPr>
      <w:r w:rsidRPr="009B16ED">
        <w:t>Izvajalec bo za izvedbo projekta popisa in implementacije poslovnih procesov v UKC Ljubljana</w:t>
      </w:r>
      <w:r>
        <w:t>,</w:t>
      </w:r>
      <w:r w:rsidRPr="009B16ED">
        <w:t xml:space="preserve"> </w:t>
      </w:r>
    </w:p>
    <w:p w:rsidR="002B1122" w:rsidRPr="009B16ED" w:rsidRDefault="002B1122" w:rsidP="002B1122">
      <w:pPr>
        <w:jc w:val="both"/>
      </w:pPr>
      <w:r w:rsidRPr="009B16ED">
        <w:t>po vsaki končani fazi projekta izstavil račun</w:t>
      </w:r>
      <w:r>
        <w:t xml:space="preserve"> in poročilo o opravljenem delu, ki bo predhodno potrjen s strani naročnika.</w:t>
      </w:r>
    </w:p>
    <w:p w:rsidR="002B1122" w:rsidRPr="009B16ED" w:rsidRDefault="002B1122" w:rsidP="002B1122">
      <w:pPr>
        <w:jc w:val="both"/>
      </w:pPr>
    </w:p>
    <w:p w:rsidR="002B1122" w:rsidRPr="00144DED" w:rsidRDefault="002B1122" w:rsidP="002B1122">
      <w:pPr>
        <w:jc w:val="both"/>
      </w:pPr>
      <w:r>
        <w:t>Naročnik bo izvajalcu plačal izdan račun za posamezno fazo v roku 60 dni od datuma pravilno izstavljenega računa in predpogoju, da je poročilo iz predhodnega odstavka potrjeno s strani naročnika.</w:t>
      </w:r>
    </w:p>
    <w:p w:rsidR="002B1122" w:rsidRDefault="002B1122" w:rsidP="002B1122"/>
    <w:p w:rsidR="002B1122" w:rsidRPr="004578EA" w:rsidRDefault="002B1122" w:rsidP="002B1122">
      <w:r w:rsidRPr="004578EA">
        <w:lastRenderedPageBreak/>
        <w:t>Vsa plačila se nakažejo na transakcijski račun izvajalca številka</w:t>
      </w:r>
      <w:r>
        <w:t xml:space="preserve"> _______________, odprt pri _______</w:t>
      </w:r>
      <w:r w:rsidRPr="004578EA">
        <w:t>.</w:t>
      </w:r>
    </w:p>
    <w:p w:rsidR="002B1122" w:rsidRDefault="002B1122" w:rsidP="002B1122">
      <w:pPr>
        <w:jc w:val="both"/>
      </w:pPr>
    </w:p>
    <w:p w:rsidR="002B1122" w:rsidRPr="004578EA" w:rsidRDefault="002B1122" w:rsidP="002B1122">
      <w:pPr>
        <w:jc w:val="both"/>
      </w:pPr>
      <w:r>
        <w:t>V kolikor je izstavljen račun nepravilen ali sporen, ga ima naročnik pravico delno ali v celoti zavrniti.</w:t>
      </w:r>
    </w:p>
    <w:p w:rsidR="002B1122" w:rsidRPr="00144DED" w:rsidRDefault="002B1122" w:rsidP="002B1122">
      <w:pPr>
        <w:jc w:val="center"/>
      </w:pPr>
    </w:p>
    <w:p w:rsidR="002B1122" w:rsidRPr="00144DED" w:rsidRDefault="002B1122" w:rsidP="002B1122">
      <w:pPr>
        <w:jc w:val="center"/>
      </w:pPr>
    </w:p>
    <w:p w:rsidR="002B1122" w:rsidRDefault="002B1122" w:rsidP="002B1122">
      <w:pPr>
        <w:rPr>
          <w:b/>
        </w:rPr>
      </w:pPr>
      <w:r w:rsidRPr="00144DED">
        <w:rPr>
          <w:b/>
        </w:rPr>
        <w:t>OBVEZNOSTI NAROČNIKA</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Naročnik se obvezuje:</w:t>
      </w:r>
    </w:p>
    <w:p w:rsidR="002B1122" w:rsidRPr="00144DED" w:rsidRDefault="002B1122" w:rsidP="00F82269">
      <w:pPr>
        <w:numPr>
          <w:ilvl w:val="0"/>
          <w:numId w:val="28"/>
        </w:numPr>
        <w:shd w:val="clear" w:color="auto" w:fill="FFFFFF"/>
        <w:jc w:val="both"/>
      </w:pPr>
      <w:r w:rsidRPr="00144DED">
        <w:rPr>
          <w:color w:val="000000"/>
        </w:rPr>
        <w:t>predati   izvajalcu  vso  dokumentacijo, ki je potrebna za izvedbo del po tej</w:t>
      </w:r>
      <w:r w:rsidRPr="00144DED">
        <w:t xml:space="preserve"> </w:t>
      </w:r>
      <w:r w:rsidRPr="00144DED">
        <w:rPr>
          <w:color w:val="000000"/>
        </w:rPr>
        <w:t>pogodbi ter uvesti izvajalca v delo in mu nuditi vse potrebne informacije za</w:t>
      </w:r>
      <w:r w:rsidRPr="00144DED">
        <w:t xml:space="preserve"> </w:t>
      </w:r>
      <w:r w:rsidRPr="00144DED">
        <w:rPr>
          <w:color w:val="000000"/>
        </w:rPr>
        <w:t xml:space="preserve">izvedbo del po tej pogodbi; </w:t>
      </w:r>
    </w:p>
    <w:p w:rsidR="002B1122" w:rsidRPr="00480091" w:rsidRDefault="002B1122" w:rsidP="00F82269">
      <w:pPr>
        <w:numPr>
          <w:ilvl w:val="0"/>
          <w:numId w:val="28"/>
        </w:numPr>
        <w:shd w:val="clear" w:color="auto" w:fill="FFFFFF"/>
        <w:jc w:val="both"/>
      </w:pPr>
      <w:r w:rsidRPr="00144DED">
        <w:rPr>
          <w:color w:val="000000"/>
        </w:rPr>
        <w:t>tesno sodelovati  z izvajalcem z namenom, da bo predmet pogodbe izveden pravočasno in v obojestransko zadovoljstvo;</w:t>
      </w:r>
    </w:p>
    <w:p w:rsidR="002B1122" w:rsidRPr="00144DED" w:rsidRDefault="002B1122" w:rsidP="00F82269">
      <w:pPr>
        <w:numPr>
          <w:ilvl w:val="0"/>
          <w:numId w:val="28"/>
        </w:numPr>
        <w:shd w:val="clear" w:color="auto" w:fill="FFFFFF"/>
        <w:jc w:val="both"/>
      </w:pPr>
      <w:r w:rsidRPr="00144DED">
        <w:rPr>
          <w:color w:val="000000"/>
        </w:rPr>
        <w:t>tekoče obveščati izvajalca o vseh spremembah in novo nastalih situacijah, ki bi</w:t>
      </w:r>
      <w:r w:rsidRPr="00144DED">
        <w:t xml:space="preserve"> </w:t>
      </w:r>
      <w:r w:rsidRPr="00144DED">
        <w:rPr>
          <w:color w:val="000000"/>
        </w:rPr>
        <w:t>lahko vplivale na potek in obseg predmeta pogodbe;</w:t>
      </w:r>
    </w:p>
    <w:p w:rsidR="002B1122" w:rsidRPr="00144DED" w:rsidRDefault="002B1122" w:rsidP="00F82269">
      <w:pPr>
        <w:numPr>
          <w:ilvl w:val="0"/>
          <w:numId w:val="28"/>
        </w:numPr>
        <w:shd w:val="clear" w:color="auto" w:fill="FFFFFF"/>
        <w:jc w:val="both"/>
      </w:pPr>
      <w:r w:rsidRPr="00144DED">
        <w:rPr>
          <w:color w:val="000000"/>
        </w:rPr>
        <w:t xml:space="preserve">varovati kot poslovno skrivnost vse podatke, </w:t>
      </w:r>
      <w:r w:rsidRPr="00144DED">
        <w:rPr>
          <w:color w:val="000000"/>
          <w:spacing w:val="14"/>
        </w:rPr>
        <w:t>ki jih</w:t>
      </w:r>
      <w:r w:rsidRPr="00144DED">
        <w:rPr>
          <w:color w:val="000000"/>
        </w:rPr>
        <w:t xml:space="preserve"> izve od izvajalca;</w:t>
      </w:r>
    </w:p>
    <w:p w:rsidR="002B1122" w:rsidRPr="00144DED" w:rsidRDefault="002B1122" w:rsidP="00F82269">
      <w:pPr>
        <w:numPr>
          <w:ilvl w:val="0"/>
          <w:numId w:val="28"/>
        </w:numPr>
        <w:shd w:val="clear" w:color="auto" w:fill="FFFFFF"/>
        <w:jc w:val="both"/>
      </w:pPr>
      <w:r w:rsidRPr="00144DED">
        <w:rPr>
          <w:color w:val="000000"/>
        </w:rPr>
        <w:t>obvestiti izvajalca o morebitnih pomanjkljivostih in roku za njihovo odpravo z</w:t>
      </w:r>
      <w:r w:rsidRPr="00144DED">
        <w:t xml:space="preserve"> </w:t>
      </w:r>
      <w:r w:rsidRPr="00144DED">
        <w:rPr>
          <w:color w:val="000000"/>
        </w:rPr>
        <w:t xml:space="preserve">zapisnikom v roku 20 dni po prevzemu;  </w:t>
      </w:r>
    </w:p>
    <w:p w:rsidR="002B1122" w:rsidRPr="00144DED" w:rsidRDefault="002B1122" w:rsidP="00F82269">
      <w:pPr>
        <w:numPr>
          <w:ilvl w:val="0"/>
          <w:numId w:val="28"/>
        </w:numPr>
        <w:shd w:val="clear" w:color="auto" w:fill="FFFFFF"/>
        <w:jc w:val="both"/>
      </w:pPr>
      <w:r w:rsidRPr="00144DED">
        <w:rPr>
          <w:color w:val="000000"/>
        </w:rPr>
        <w:t>omogočiti nadzorovan dostop do poslovnega informacijskega sistema in ostalih</w:t>
      </w:r>
      <w:r>
        <w:rPr>
          <w:color w:val="000000"/>
        </w:rPr>
        <w:t xml:space="preserve"> relevantnih dokumentov</w:t>
      </w:r>
      <w:r w:rsidRPr="00144DED">
        <w:rPr>
          <w:color w:val="000000"/>
        </w:rPr>
        <w:t>.</w:t>
      </w:r>
    </w:p>
    <w:p w:rsidR="002B1122" w:rsidRPr="00144DED" w:rsidRDefault="002B1122" w:rsidP="002B1122">
      <w:pPr>
        <w:jc w:val="both"/>
      </w:pPr>
    </w:p>
    <w:p w:rsidR="002B1122" w:rsidRPr="00144DED" w:rsidRDefault="002B1122" w:rsidP="002B1122">
      <w:pPr>
        <w:jc w:val="both"/>
      </w:pPr>
    </w:p>
    <w:p w:rsidR="002B1122" w:rsidRDefault="002B1122" w:rsidP="002B1122">
      <w:pPr>
        <w:ind w:left="720" w:hanging="720"/>
        <w:rPr>
          <w:b/>
        </w:rPr>
      </w:pPr>
      <w:r w:rsidRPr="00144DED">
        <w:rPr>
          <w:b/>
        </w:rPr>
        <w:t>OBVEZNOSTI IZVAJALCA</w:t>
      </w:r>
    </w:p>
    <w:p w:rsidR="002B1122" w:rsidRPr="00144DED" w:rsidRDefault="002B1122" w:rsidP="002B1122">
      <w:pPr>
        <w:ind w:left="720" w:hanging="720"/>
      </w:pPr>
    </w:p>
    <w:p w:rsidR="002B1122" w:rsidRPr="00144DED" w:rsidRDefault="002B1122" w:rsidP="00F82269">
      <w:pPr>
        <w:numPr>
          <w:ilvl w:val="0"/>
          <w:numId w:val="32"/>
        </w:numPr>
        <w:jc w:val="center"/>
      </w:pPr>
      <w:r w:rsidRPr="00144DED">
        <w:t>člen</w:t>
      </w:r>
    </w:p>
    <w:p w:rsidR="002B1122" w:rsidRPr="00144DED" w:rsidRDefault="002B1122" w:rsidP="002B1122">
      <w:pPr>
        <w:ind w:left="360"/>
      </w:pPr>
    </w:p>
    <w:p w:rsidR="002B1122" w:rsidRPr="00144DED" w:rsidRDefault="002B1122" w:rsidP="002B1122">
      <w:pPr>
        <w:jc w:val="both"/>
      </w:pPr>
      <w:r w:rsidRPr="00144DED">
        <w:t>Izvajalec se obvezuje:</w:t>
      </w:r>
    </w:p>
    <w:p w:rsidR="002B1122" w:rsidRPr="00144DED" w:rsidRDefault="002B1122" w:rsidP="00F82269">
      <w:pPr>
        <w:numPr>
          <w:ilvl w:val="0"/>
          <w:numId w:val="29"/>
        </w:numPr>
        <w:jc w:val="both"/>
      </w:pPr>
      <w:r w:rsidRPr="00144DED">
        <w:t>prevzeta dela izvršiti strokovno, vestno in kakovostno, v skladu z veljavnimi predpisi, standardi, normativi in ostalimi pogoji iz razpisa in pogodbe;</w:t>
      </w:r>
    </w:p>
    <w:p w:rsidR="002B1122" w:rsidRPr="00144DED" w:rsidRDefault="002B1122" w:rsidP="00F82269">
      <w:pPr>
        <w:numPr>
          <w:ilvl w:val="0"/>
          <w:numId w:val="29"/>
        </w:numPr>
        <w:jc w:val="both"/>
      </w:pPr>
      <w:r w:rsidRPr="00144DED">
        <w:t>izvršil vsa pogodbena dela gospodarno v korist naročnika;</w:t>
      </w:r>
    </w:p>
    <w:p w:rsidR="002B1122" w:rsidRPr="00144DED" w:rsidRDefault="002B1122" w:rsidP="00F82269">
      <w:pPr>
        <w:numPr>
          <w:ilvl w:val="0"/>
          <w:numId w:val="29"/>
        </w:numPr>
        <w:jc w:val="both"/>
      </w:pPr>
      <w:r w:rsidRPr="00144DED">
        <w:t>storil vse, kar spada v obseg prevzetih obveznosti, da bi bili po tej pogodbi dogovorjeni roki izpolnjeni;</w:t>
      </w:r>
    </w:p>
    <w:p w:rsidR="002B1122" w:rsidRPr="00144DED" w:rsidRDefault="002B1122" w:rsidP="00F82269">
      <w:pPr>
        <w:numPr>
          <w:ilvl w:val="0"/>
          <w:numId w:val="29"/>
        </w:numPr>
        <w:jc w:val="both"/>
      </w:pPr>
      <w:r w:rsidRPr="00144DED">
        <w:t>sproti obveščal naročnika o tekoči problematiki in nastalih situacijah, ki bi lahko vplivale na izvršitev prevzetih obveznosti;</w:t>
      </w:r>
    </w:p>
    <w:p w:rsidR="002B1122" w:rsidRPr="00144DED" w:rsidRDefault="002B1122" w:rsidP="00F82269">
      <w:pPr>
        <w:numPr>
          <w:ilvl w:val="0"/>
          <w:numId w:val="29"/>
        </w:numPr>
        <w:jc w:val="both"/>
      </w:pPr>
      <w:r w:rsidRPr="00144DED">
        <w:t>varoval poslovno skrivnost naročnika in njegovih partnerjev, kakor tudi skrivnost vseh tehničnih podlag, tehničnih postopkov in ostalih informacij;</w:t>
      </w:r>
    </w:p>
    <w:p w:rsidR="002B1122" w:rsidRPr="00144DED" w:rsidRDefault="002B1122" w:rsidP="00F82269">
      <w:pPr>
        <w:numPr>
          <w:ilvl w:val="0"/>
          <w:numId w:val="29"/>
        </w:numPr>
        <w:jc w:val="both"/>
      </w:pPr>
      <w:r w:rsidRPr="00144DED">
        <w:t xml:space="preserve">odpravil napake na osnovi pripomb naročnika ali spremembo rešitev, ki niso v skladu z   dogovorjenimi, na svoje stroške in v roku, ki ga dogovori z naročnikom. Rok za odpravo napak v dokumentaciji je lahko največ 20 dni; </w:t>
      </w:r>
    </w:p>
    <w:p w:rsidR="002B1122" w:rsidRPr="00144DED" w:rsidRDefault="002B1122" w:rsidP="00F82269">
      <w:pPr>
        <w:numPr>
          <w:ilvl w:val="0"/>
          <w:numId w:val="29"/>
        </w:numPr>
        <w:jc w:val="both"/>
      </w:pPr>
      <w:r w:rsidRPr="00144DED">
        <w:t xml:space="preserve">tolmačil naročniku morebitne nejasnosti iz obsega pogodbenih storitev; </w:t>
      </w:r>
    </w:p>
    <w:p w:rsidR="002B1122" w:rsidRPr="00144DED" w:rsidRDefault="002B1122" w:rsidP="00F82269">
      <w:pPr>
        <w:numPr>
          <w:ilvl w:val="0"/>
          <w:numId w:val="29"/>
        </w:numPr>
        <w:jc w:val="both"/>
      </w:pPr>
      <w:r w:rsidRPr="00144DED">
        <w:t xml:space="preserve">tesno  sodeloval  z  naročnikom  in  upošteval  njegove ekonomske in  tehnične pogoje;    </w:t>
      </w:r>
    </w:p>
    <w:p w:rsidR="002B1122" w:rsidRDefault="002B1122" w:rsidP="00F82269">
      <w:pPr>
        <w:numPr>
          <w:ilvl w:val="0"/>
          <w:numId w:val="29"/>
        </w:numPr>
        <w:jc w:val="both"/>
      </w:pPr>
      <w:r w:rsidRPr="00144DED">
        <w:lastRenderedPageBreak/>
        <w:t>pisno takoj obvestil naročnika, da so dela zaključena;</w:t>
      </w:r>
    </w:p>
    <w:p w:rsidR="002B1122" w:rsidRPr="00144DED" w:rsidRDefault="002B1122" w:rsidP="00F82269">
      <w:pPr>
        <w:numPr>
          <w:ilvl w:val="0"/>
          <w:numId w:val="29"/>
        </w:numPr>
        <w:jc w:val="both"/>
      </w:pPr>
      <w:r>
        <w:t>prispevati k pravilnim in strokovnim odločitvam in ravnanju naročnika ter opraviti vsa potrebna dela za doseganje rezultatov, določenih v predhodnih alineah;</w:t>
      </w:r>
    </w:p>
    <w:p w:rsidR="002B1122" w:rsidRPr="00144DED" w:rsidRDefault="002B1122" w:rsidP="00F82269">
      <w:pPr>
        <w:numPr>
          <w:ilvl w:val="0"/>
          <w:numId w:val="29"/>
        </w:numPr>
        <w:jc w:val="both"/>
      </w:pPr>
      <w:r w:rsidRPr="00144DED">
        <w:t>izpolnil vse ostale obveznosti iz razpisne dokumentacije.</w:t>
      </w:r>
    </w:p>
    <w:p w:rsidR="002B1122" w:rsidRPr="00144DED" w:rsidRDefault="002B1122" w:rsidP="002B1122">
      <w:pPr>
        <w:jc w:val="center"/>
      </w:pPr>
    </w:p>
    <w:p w:rsidR="002B1122" w:rsidRPr="00144DED" w:rsidRDefault="002B1122" w:rsidP="002B1122"/>
    <w:p w:rsidR="002B1122" w:rsidRDefault="002B1122" w:rsidP="002B1122">
      <w:pPr>
        <w:numPr>
          <w:ilvl w:val="12"/>
          <w:numId w:val="0"/>
        </w:numPr>
        <w:rPr>
          <w:b/>
        </w:rPr>
      </w:pPr>
      <w:r w:rsidRPr="00144DED">
        <w:rPr>
          <w:b/>
        </w:rPr>
        <w:t>PODIZVAJALCI</w:t>
      </w:r>
    </w:p>
    <w:p w:rsidR="002B1122" w:rsidRPr="00144DED" w:rsidRDefault="002B1122" w:rsidP="002B1122">
      <w:pPr>
        <w:numPr>
          <w:ilvl w:val="12"/>
          <w:numId w:val="0"/>
        </w:numPr>
        <w:rPr>
          <w:b/>
        </w:rPr>
      </w:pPr>
    </w:p>
    <w:p w:rsidR="002B1122" w:rsidRPr="00144DED" w:rsidRDefault="002B1122" w:rsidP="00F82269">
      <w:pPr>
        <w:numPr>
          <w:ilvl w:val="0"/>
          <w:numId w:val="32"/>
        </w:numPr>
        <w:jc w:val="center"/>
      </w:pPr>
      <w:r w:rsidRPr="00144DED">
        <w:t>člen</w:t>
      </w:r>
    </w:p>
    <w:p w:rsidR="002B1122" w:rsidRDefault="002B1122" w:rsidP="002B1122">
      <w:pPr>
        <w:jc w:val="both"/>
        <w:rPr>
          <w:color w:val="FF0000"/>
        </w:rPr>
      </w:pPr>
    </w:p>
    <w:p w:rsidR="002B1122" w:rsidRPr="00D011F6" w:rsidRDefault="002B1122" w:rsidP="002B1122">
      <w:pPr>
        <w:jc w:val="both"/>
        <w:rPr>
          <w:rFonts w:ascii="Arial Narrow" w:hAnsi="Arial Narrow"/>
          <w:b/>
          <w:i/>
          <w:sz w:val="18"/>
          <w:szCs w:val="18"/>
          <w:u w:val="single"/>
        </w:rPr>
      </w:pPr>
      <w:r w:rsidRPr="00D011F6">
        <w:rPr>
          <w:rFonts w:ascii="Arial Narrow" w:hAnsi="Arial Narrow"/>
          <w:b/>
          <w:i/>
          <w:sz w:val="18"/>
          <w:szCs w:val="18"/>
          <w:u w:val="single"/>
        </w:rPr>
        <w:t>V KOLIKOR PONUDNIK NE NASTOPA S PODIZVAJALCI SE SPODNJE DOLOČBE BRIŠEJO IZ POGODBE!</w:t>
      </w:r>
    </w:p>
    <w:p w:rsidR="002B1122" w:rsidRPr="00A92F5E" w:rsidRDefault="002B1122" w:rsidP="002B1122">
      <w:pPr>
        <w:rPr>
          <w:color w:val="000000"/>
        </w:rPr>
      </w:pPr>
      <w:r w:rsidRPr="00A92F5E">
        <w:rPr>
          <w:color w:val="000000"/>
        </w:rPr>
        <w:t xml:space="preserve">Izvajalec s podpisom te pogodbe (za vse tiste podizvajalce, ki od naročnika zahtevajo neposredno </w:t>
      </w:r>
    </w:p>
    <w:p w:rsidR="002B1122" w:rsidRPr="00A92F5E" w:rsidRDefault="002B1122" w:rsidP="002B1122">
      <w:pPr>
        <w:rPr>
          <w:color w:val="000000"/>
        </w:rPr>
      </w:pPr>
      <w:r w:rsidRPr="00A92F5E">
        <w:rPr>
          <w:color w:val="000000"/>
        </w:rPr>
        <w:t xml:space="preserve">plačilo), pooblašča naročnika, da na podlagi potrjenega računa oziroma situacije s strani glavnega </w:t>
      </w:r>
    </w:p>
    <w:p w:rsidR="002B1122" w:rsidRPr="00A92F5E" w:rsidRDefault="002B1122" w:rsidP="002B1122">
      <w:pPr>
        <w:rPr>
          <w:color w:val="000000"/>
        </w:rPr>
      </w:pPr>
      <w:r w:rsidRPr="00A92F5E">
        <w:rPr>
          <w:color w:val="000000"/>
        </w:rPr>
        <w:t>izvajalca (izvajalca) neposredno plačuje podizvajalcu/</w:t>
      </w:r>
      <w:proofErr w:type="spellStart"/>
      <w:r w:rsidRPr="00A92F5E">
        <w:rPr>
          <w:color w:val="000000"/>
        </w:rPr>
        <w:t>em</w:t>
      </w:r>
      <w:proofErr w:type="spellEnd"/>
      <w:r w:rsidRPr="00A92F5E">
        <w:rPr>
          <w:color w:val="000000"/>
        </w:rPr>
        <w:t xml:space="preserve"> in soglasje podizvajalca/</w:t>
      </w:r>
      <w:proofErr w:type="spellStart"/>
      <w:r w:rsidRPr="00A92F5E">
        <w:rPr>
          <w:color w:val="000000"/>
        </w:rPr>
        <w:t>ev</w:t>
      </w:r>
      <w:proofErr w:type="spellEnd"/>
      <w:r w:rsidRPr="00A92F5E">
        <w:rPr>
          <w:color w:val="000000"/>
        </w:rPr>
        <w:t xml:space="preserve">, na podlagi  katerega/ih naročnik namesto glavnega izvajalca poravna podizvajalčevo terjatev do glavnega </w:t>
      </w:r>
    </w:p>
    <w:p w:rsidR="002B1122" w:rsidRPr="00A92F5E" w:rsidRDefault="002B1122" w:rsidP="002B1122">
      <w:pPr>
        <w:rPr>
          <w:color w:val="000000"/>
        </w:rPr>
      </w:pPr>
      <w:r w:rsidRPr="00A92F5E">
        <w:rPr>
          <w:color w:val="000000"/>
        </w:rPr>
        <w:t xml:space="preserve">izvajalca. </w:t>
      </w:r>
    </w:p>
    <w:p w:rsidR="002B1122" w:rsidRPr="00A92F5E" w:rsidRDefault="002B1122" w:rsidP="002B1122">
      <w:pPr>
        <w:jc w:val="both"/>
        <w:rPr>
          <w:color w:val="000000"/>
        </w:rPr>
      </w:pPr>
    </w:p>
    <w:p w:rsidR="002B1122" w:rsidRPr="00A92F5E" w:rsidRDefault="002B1122" w:rsidP="002B1122">
      <w:pPr>
        <w:jc w:val="both"/>
        <w:rPr>
          <w:color w:val="000000"/>
        </w:rPr>
      </w:pPr>
      <w:r w:rsidRPr="00A92F5E">
        <w:rPr>
          <w:color w:val="000000"/>
        </w:rPr>
        <w:t xml:space="preserve">V primeru, da je podizvajalec zahteval neposredno plačilo, sta zahteva in soglasje podizvajalca za </w:t>
      </w:r>
    </w:p>
    <w:p w:rsidR="002B1122" w:rsidRPr="00A92F5E" w:rsidRDefault="002B1122" w:rsidP="002B1122">
      <w:pPr>
        <w:jc w:val="both"/>
        <w:rPr>
          <w:color w:val="000000"/>
        </w:rPr>
      </w:pPr>
      <w:r w:rsidRPr="00A92F5E">
        <w:rPr>
          <w:color w:val="000000"/>
        </w:rPr>
        <w:t>neposredno plačilo sestavni del te pogodbe.</w:t>
      </w:r>
    </w:p>
    <w:p w:rsidR="002B1122" w:rsidRDefault="002B1122" w:rsidP="002B1122">
      <w:pPr>
        <w:jc w:val="both"/>
        <w:rPr>
          <w:color w:val="000000"/>
        </w:rPr>
      </w:pPr>
    </w:p>
    <w:p w:rsidR="002B1122" w:rsidRPr="00A92F5E" w:rsidRDefault="002B1122" w:rsidP="002B1122">
      <w:pPr>
        <w:jc w:val="both"/>
        <w:rPr>
          <w:color w:val="000000"/>
        </w:rPr>
      </w:pPr>
      <w:r w:rsidRPr="00A92F5E">
        <w:rPr>
          <w:color w:val="000000"/>
        </w:rPr>
        <w:t>V primeru nastopa s podizvajalci je obvezna sestavina te pogodbe :</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1.     </w:t>
      </w:r>
      <w:r w:rsidRPr="00A92F5E">
        <w:rPr>
          <w:color w:val="000000"/>
        </w:rPr>
        <w:t xml:space="preserve">vsaka vrsta del, ki jih bo izvedel podizvajalec, </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2.     </w:t>
      </w:r>
      <w:r w:rsidRPr="00A92F5E">
        <w:rPr>
          <w:color w:val="000000"/>
        </w:rPr>
        <w:t xml:space="preserve">podatki o podizvajalcu (naziv, polni naslov, matična številka, davčna številka in transakcijski račun ter kontaktni podatki) </w:t>
      </w:r>
    </w:p>
    <w:p w:rsidR="002B1122" w:rsidRPr="00A92F5E" w:rsidRDefault="002B1122" w:rsidP="002B1122">
      <w:pPr>
        <w:ind w:left="708"/>
        <w:jc w:val="both"/>
        <w:rPr>
          <w:color w:val="000000"/>
        </w:rPr>
      </w:pPr>
      <w:r w:rsidRPr="00A92F5E">
        <w:rPr>
          <w:color w:val="000000"/>
        </w:rPr>
        <w:t xml:space="preserve">Podizvajalec …………………………………………….matična številka …………..…… davčna številka …………….. TRR ……………………..….……………... pri banki ………..................................... , kontaktni podatki: kontaktna oseba……………….., telefonska št…………….., </w:t>
      </w:r>
      <w:proofErr w:type="spellStart"/>
      <w:r w:rsidRPr="00A92F5E">
        <w:rPr>
          <w:color w:val="000000"/>
        </w:rPr>
        <w:t>telefax</w:t>
      </w:r>
      <w:proofErr w:type="spellEnd"/>
      <w:r w:rsidRPr="00A92F5E">
        <w:rPr>
          <w:color w:val="000000"/>
        </w:rPr>
        <w:t>……………….., e-naslov……………………….</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3.     </w:t>
      </w:r>
      <w:r w:rsidRPr="00A92F5E">
        <w:rPr>
          <w:color w:val="000000"/>
        </w:rPr>
        <w:t xml:space="preserve">predmet, količina, vrednost, kraj in rok izvedbe teh del: </w:t>
      </w:r>
    </w:p>
    <w:p w:rsidR="002B1122" w:rsidRPr="00A92F5E" w:rsidRDefault="002B1122" w:rsidP="002B1122">
      <w:pPr>
        <w:ind w:left="708"/>
        <w:jc w:val="both"/>
        <w:rPr>
          <w:color w:val="000000"/>
        </w:rPr>
      </w:pPr>
      <w:r w:rsidRPr="00A92F5E">
        <w:rPr>
          <w:color w:val="000000"/>
        </w:rPr>
        <w:t>Podizvajalec …………………………….… bo opravil naslednje dobave in storitve v zvezi s sklenjeno pogodbo: ……………………………………………………………..</w:t>
      </w:r>
    </w:p>
    <w:p w:rsidR="002B1122" w:rsidRPr="00A92F5E" w:rsidRDefault="002B1122" w:rsidP="002B1122">
      <w:pPr>
        <w:jc w:val="both"/>
        <w:rPr>
          <w:color w:val="000000"/>
        </w:rPr>
      </w:pPr>
    </w:p>
    <w:p w:rsidR="002B1122" w:rsidRPr="00A92F5E" w:rsidRDefault="002B1122" w:rsidP="002B1122">
      <w:pPr>
        <w:jc w:val="both"/>
        <w:rPr>
          <w:color w:val="000000"/>
        </w:rPr>
      </w:pPr>
      <w:r w:rsidRPr="00A92F5E">
        <w:rPr>
          <w:color w:val="000000"/>
        </w:rPr>
        <w:t xml:space="preserve"> V primeru nastopa s podizvajalci mora ponudnik svojemu računu oziroma situaciji obvezno priložiti </w:t>
      </w:r>
    </w:p>
    <w:p w:rsidR="002B1122" w:rsidRPr="00A92F5E" w:rsidRDefault="002B1122" w:rsidP="002B1122">
      <w:pPr>
        <w:jc w:val="both"/>
        <w:rPr>
          <w:strike/>
          <w:color w:val="000000"/>
        </w:rPr>
      </w:pPr>
      <w:r>
        <w:rPr>
          <w:color w:val="000000"/>
        </w:rPr>
        <w:t xml:space="preserve"> </w:t>
      </w:r>
      <w:r w:rsidRPr="00A92F5E">
        <w:rPr>
          <w:color w:val="000000"/>
        </w:rPr>
        <w:t xml:space="preserve">račune oziroma situacije svojih podizvajalcev, ki jih je predhodno potrdil. </w:t>
      </w:r>
    </w:p>
    <w:p w:rsidR="002B1122" w:rsidRPr="00A92F5E" w:rsidRDefault="002B1122" w:rsidP="002B1122">
      <w:pPr>
        <w:jc w:val="both"/>
        <w:rPr>
          <w:color w:val="000000"/>
        </w:rPr>
      </w:pPr>
    </w:p>
    <w:p w:rsidR="002B1122" w:rsidRPr="00A92F5E" w:rsidRDefault="002B1122" w:rsidP="002B1122">
      <w:pPr>
        <w:jc w:val="both"/>
        <w:rPr>
          <w:color w:val="000000"/>
        </w:rPr>
      </w:pPr>
      <w:r>
        <w:rPr>
          <w:color w:val="000000"/>
        </w:rPr>
        <w:t xml:space="preserve"> </w:t>
      </w:r>
      <w:r w:rsidRPr="00A92F5E">
        <w:rPr>
          <w:color w:val="000000"/>
        </w:rPr>
        <w:t xml:space="preserve">Če se po sklenitvi pogodbe o izvedbi javnega naročila zamenja podizvajalec ali če ponudnik sklene </w:t>
      </w:r>
    </w:p>
    <w:p w:rsidR="002B1122" w:rsidRPr="00A92F5E" w:rsidRDefault="002B1122" w:rsidP="002B1122">
      <w:pPr>
        <w:jc w:val="both"/>
        <w:rPr>
          <w:color w:val="000000"/>
        </w:rPr>
      </w:pPr>
      <w:r>
        <w:rPr>
          <w:color w:val="000000"/>
        </w:rPr>
        <w:t xml:space="preserve"> </w:t>
      </w:r>
      <w:r w:rsidRPr="00A92F5E">
        <w:rPr>
          <w:color w:val="000000"/>
        </w:rPr>
        <w:t xml:space="preserve">pogodbo z novim podizvajalcem ali če pride do morebitnih sprememb informacij iz 2. odstavka 94. </w:t>
      </w:r>
    </w:p>
    <w:p w:rsidR="002B1122" w:rsidRPr="00A92F5E" w:rsidRDefault="002B1122" w:rsidP="002B1122">
      <w:pPr>
        <w:jc w:val="both"/>
        <w:rPr>
          <w:color w:val="000000"/>
        </w:rPr>
      </w:pPr>
      <w:r>
        <w:rPr>
          <w:color w:val="000000"/>
        </w:rPr>
        <w:t xml:space="preserve"> </w:t>
      </w:r>
      <w:r w:rsidRPr="00A92F5E">
        <w:rPr>
          <w:color w:val="000000"/>
        </w:rPr>
        <w:t xml:space="preserve">člena ZJN-3, mora ponudnik, ki je sklenil pogodbo z naročnikom,    le-temu v 5 dneh po spremembi </w:t>
      </w:r>
    </w:p>
    <w:p w:rsidR="002B1122" w:rsidRPr="00A92F5E" w:rsidRDefault="002B1122" w:rsidP="002B1122">
      <w:pPr>
        <w:jc w:val="both"/>
        <w:rPr>
          <w:color w:val="000000"/>
        </w:rPr>
      </w:pPr>
      <w:r>
        <w:rPr>
          <w:color w:val="000000"/>
        </w:rPr>
        <w:t xml:space="preserve"> </w:t>
      </w:r>
      <w:r w:rsidRPr="00A92F5E">
        <w:rPr>
          <w:color w:val="000000"/>
        </w:rPr>
        <w:t xml:space="preserve">predložiti: </w:t>
      </w:r>
    </w:p>
    <w:p w:rsidR="002B1122" w:rsidRPr="00A92F5E" w:rsidRDefault="002B1122" w:rsidP="002B1122">
      <w:pPr>
        <w:jc w:val="both"/>
        <w:rPr>
          <w:color w:val="000000"/>
        </w:rPr>
      </w:pPr>
    </w:p>
    <w:p w:rsidR="002B1122" w:rsidRPr="00A92F5E" w:rsidRDefault="002B1122" w:rsidP="002B1122">
      <w:pPr>
        <w:tabs>
          <w:tab w:val="num" w:pos="1276"/>
        </w:tabs>
        <w:ind w:left="1276" w:hanging="284"/>
        <w:jc w:val="both"/>
        <w:rPr>
          <w:color w:val="000000"/>
        </w:rPr>
      </w:pPr>
      <w:r w:rsidRPr="00A92F5E">
        <w:rPr>
          <w:rFonts w:eastAsia="Arial Narrow"/>
          <w:color w:val="000000"/>
        </w:rPr>
        <w:t>1.</w:t>
      </w:r>
      <w:r>
        <w:rPr>
          <w:rFonts w:eastAsia="Arial Narrow"/>
          <w:color w:val="000000"/>
        </w:rPr>
        <w:t>   </w:t>
      </w:r>
      <w:r w:rsidRPr="00A92F5E">
        <w:rPr>
          <w:color w:val="000000"/>
        </w:rPr>
        <w:t>obvestilo oz. vse dokumente skladno z določbo 3. odstavka 94. člena ZJN-3,</w:t>
      </w:r>
    </w:p>
    <w:p w:rsidR="002B1122" w:rsidRPr="00A92F5E" w:rsidRDefault="002B1122" w:rsidP="002B1122">
      <w:pPr>
        <w:tabs>
          <w:tab w:val="num" w:pos="1276"/>
        </w:tabs>
        <w:ind w:left="1276" w:hanging="284"/>
        <w:jc w:val="both"/>
        <w:rPr>
          <w:color w:val="000000"/>
        </w:rPr>
      </w:pPr>
      <w:r w:rsidRPr="00A92F5E">
        <w:rPr>
          <w:rFonts w:eastAsia="Arial Narrow"/>
          <w:color w:val="000000"/>
        </w:rPr>
        <w:t>2.   </w:t>
      </w:r>
      <w:r w:rsidRPr="00A92F5E">
        <w:rPr>
          <w:color w:val="000000"/>
        </w:rPr>
        <w:t xml:space="preserve">pooblastilo za plačilo opravljenih in prevzetih del oziroma dobav neposredno novemu </w:t>
      </w:r>
    </w:p>
    <w:p w:rsidR="002B1122" w:rsidRPr="00A92F5E" w:rsidRDefault="002B1122" w:rsidP="002B1122">
      <w:pPr>
        <w:tabs>
          <w:tab w:val="num" w:pos="1276"/>
        </w:tabs>
        <w:ind w:left="1276" w:hanging="284"/>
        <w:jc w:val="both"/>
        <w:rPr>
          <w:color w:val="000000"/>
        </w:rPr>
      </w:pPr>
      <w:r w:rsidRPr="00A92F5E">
        <w:rPr>
          <w:color w:val="000000"/>
        </w:rPr>
        <w:t xml:space="preserve">      podizvajalcu (v primeru za novi podizvajalec zahteva neposredno plačilo), </w:t>
      </w:r>
    </w:p>
    <w:p w:rsidR="002B1122" w:rsidRPr="00A92F5E" w:rsidRDefault="002B1122" w:rsidP="002B1122">
      <w:pPr>
        <w:tabs>
          <w:tab w:val="num" w:pos="1276"/>
        </w:tabs>
        <w:ind w:left="1276" w:hanging="284"/>
        <w:jc w:val="both"/>
        <w:rPr>
          <w:color w:val="000000"/>
        </w:rPr>
      </w:pPr>
      <w:r w:rsidRPr="00A92F5E">
        <w:rPr>
          <w:rFonts w:eastAsia="Arial Narrow"/>
          <w:color w:val="000000"/>
        </w:rPr>
        <w:lastRenderedPageBreak/>
        <w:t>3. </w:t>
      </w:r>
      <w:r>
        <w:rPr>
          <w:rFonts w:eastAsia="Arial Narrow"/>
          <w:color w:val="000000"/>
        </w:rPr>
        <w:t xml:space="preserve"> </w:t>
      </w:r>
      <w:r w:rsidRPr="00A92F5E">
        <w:rPr>
          <w:color w:val="000000"/>
        </w:rPr>
        <w:t>zahtevo in soglasje novega podizvajalca k neposrednemu plačilu (v primeru za novi podizvajalec zahteva neposredno plačilo).</w:t>
      </w:r>
    </w:p>
    <w:p w:rsidR="002B1122" w:rsidRPr="00A92F5E" w:rsidRDefault="002B1122" w:rsidP="002B1122">
      <w:pPr>
        <w:tabs>
          <w:tab w:val="left" w:pos="3071"/>
        </w:tabs>
        <w:jc w:val="both"/>
        <w:rPr>
          <w:color w:val="000000"/>
        </w:rPr>
      </w:pPr>
      <w:r w:rsidRPr="00A92F5E">
        <w:rPr>
          <w:color w:val="000000"/>
        </w:rPr>
        <w:tab/>
      </w:r>
    </w:p>
    <w:p w:rsidR="002B1122" w:rsidRPr="00A92F5E" w:rsidRDefault="002B1122" w:rsidP="002B1122">
      <w:pPr>
        <w:jc w:val="both"/>
        <w:rPr>
          <w:color w:val="000000"/>
        </w:rPr>
      </w:pPr>
      <w:r w:rsidRPr="00A92F5E">
        <w:rPr>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B1122" w:rsidRDefault="002B1122" w:rsidP="002B1122">
      <w:pPr>
        <w:pStyle w:val="Navadensplet"/>
        <w:spacing w:before="0" w:beforeAutospacing="0" w:after="0" w:afterAutospacing="0"/>
        <w:jc w:val="both"/>
        <w:rPr>
          <w:color w:val="000000"/>
          <w:sz w:val="22"/>
          <w:szCs w:val="22"/>
        </w:rPr>
      </w:pPr>
    </w:p>
    <w:p w:rsidR="002B1122" w:rsidRPr="00A92F5E" w:rsidRDefault="002B1122" w:rsidP="002B1122">
      <w:pPr>
        <w:pStyle w:val="Navadensplet"/>
        <w:spacing w:before="0" w:beforeAutospacing="0" w:after="0" w:afterAutospacing="0"/>
        <w:jc w:val="both"/>
        <w:rPr>
          <w:color w:val="000000"/>
          <w:sz w:val="22"/>
          <w:szCs w:val="22"/>
        </w:rPr>
      </w:pPr>
      <w:r w:rsidRPr="00A92F5E">
        <w:rPr>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2B1122" w:rsidRPr="00A92F5E" w:rsidRDefault="002B1122" w:rsidP="002B1122">
      <w:pPr>
        <w:pStyle w:val="default0"/>
        <w:spacing w:before="0" w:beforeAutospacing="0" w:after="0" w:afterAutospacing="0"/>
        <w:rPr>
          <w:color w:val="000000"/>
          <w:sz w:val="22"/>
          <w:szCs w:val="22"/>
        </w:rPr>
      </w:pPr>
      <w:r w:rsidRPr="00A92F5E">
        <w:rPr>
          <w:color w:val="000000"/>
          <w:sz w:val="22"/>
          <w:szCs w:val="22"/>
        </w:rPr>
        <w:t xml:space="preserve">Zamenjavo podizvajalca pogodbeni stranki uredita z dodatkom k tej pogodbi. </w:t>
      </w:r>
    </w:p>
    <w:p w:rsidR="002B1122" w:rsidRDefault="002B1122" w:rsidP="002B1122">
      <w:pPr>
        <w:pStyle w:val="Telobesedila"/>
        <w:spacing w:after="0"/>
        <w:rPr>
          <w:color w:val="000000"/>
          <w:sz w:val="22"/>
          <w:szCs w:val="22"/>
        </w:rPr>
      </w:pPr>
    </w:p>
    <w:p w:rsidR="002B1122" w:rsidRPr="00A92F5E" w:rsidRDefault="002B1122" w:rsidP="002B1122">
      <w:pPr>
        <w:pStyle w:val="Telobesedila"/>
        <w:spacing w:after="0"/>
        <w:rPr>
          <w:color w:val="000000"/>
          <w:sz w:val="22"/>
          <w:szCs w:val="22"/>
        </w:rPr>
      </w:pPr>
      <w:r w:rsidRPr="00A92F5E">
        <w:rPr>
          <w:color w:val="000000"/>
          <w:sz w:val="22"/>
          <w:szCs w:val="22"/>
        </w:rPr>
        <w:t>V razmerju do naročnika izvajalec v celoti odgovarja za izvedbo del, ki so predmet te pogodbe.</w:t>
      </w:r>
    </w:p>
    <w:p w:rsidR="002B1122" w:rsidRPr="00FD0CCB" w:rsidRDefault="002B1122" w:rsidP="002B1122">
      <w:pPr>
        <w:jc w:val="both"/>
        <w:rPr>
          <w:rFonts w:ascii="Arial Narrow" w:hAnsi="Arial Narrow"/>
          <w:color w:val="000000"/>
        </w:rPr>
      </w:pPr>
    </w:p>
    <w:p w:rsidR="002B1122" w:rsidRPr="00144DED" w:rsidRDefault="002B1122" w:rsidP="002B1122">
      <w:pPr>
        <w:jc w:val="both"/>
      </w:pPr>
    </w:p>
    <w:p w:rsidR="002B1122" w:rsidRPr="00144DED" w:rsidRDefault="002B1122" w:rsidP="002B1122">
      <w:pPr>
        <w:jc w:val="both"/>
        <w:rPr>
          <w:b/>
          <w:color w:val="000000"/>
          <w:spacing w:val="-6"/>
        </w:rPr>
      </w:pPr>
      <w:r w:rsidRPr="00144DED">
        <w:rPr>
          <w:b/>
          <w:color w:val="000000"/>
          <w:spacing w:val="-6"/>
        </w:rPr>
        <w:t>DOKUMENTACIJA, LASTNIŠTVO IN PRAVICE IZHAJAJOČE IZ DOKUMENTACIJE</w:t>
      </w:r>
    </w:p>
    <w:p w:rsidR="002B1122" w:rsidRPr="00144DED" w:rsidRDefault="002B1122" w:rsidP="002B1122">
      <w:pPr>
        <w:jc w:val="both"/>
        <w:rPr>
          <w:b/>
        </w:rPr>
      </w:pPr>
    </w:p>
    <w:p w:rsidR="002B1122" w:rsidRPr="00144DED" w:rsidRDefault="002B1122" w:rsidP="00F82269">
      <w:pPr>
        <w:numPr>
          <w:ilvl w:val="0"/>
          <w:numId w:val="32"/>
        </w:numPr>
        <w:shd w:val="clear" w:color="auto" w:fill="FFFFFF"/>
        <w:ind w:right="38"/>
        <w:jc w:val="center"/>
        <w:rPr>
          <w:color w:val="000000"/>
        </w:rPr>
      </w:pPr>
      <w:r w:rsidRPr="00144DED">
        <w:rPr>
          <w:color w:val="000000"/>
        </w:rPr>
        <w:t>člen</w:t>
      </w:r>
    </w:p>
    <w:p w:rsidR="002B1122" w:rsidRPr="00144DED" w:rsidRDefault="002B1122" w:rsidP="002B1122">
      <w:pPr>
        <w:shd w:val="clear" w:color="auto" w:fill="FFFFFF"/>
        <w:ind w:left="720" w:right="38"/>
        <w:rPr>
          <w:color w:val="000000"/>
        </w:rPr>
      </w:pPr>
    </w:p>
    <w:p w:rsidR="002B1122" w:rsidRPr="00144DED" w:rsidRDefault="002B1122" w:rsidP="002B1122">
      <w:pPr>
        <w:shd w:val="clear" w:color="auto" w:fill="FFFFFF"/>
        <w:ind w:right="38"/>
        <w:jc w:val="both"/>
      </w:pPr>
      <w:r w:rsidRPr="00144DED">
        <w:rPr>
          <w:color w:val="000000"/>
        </w:rPr>
        <w:t>Izdelane študije izvajalec ne sme brez soglasja naročnika uporabiti za drugega naročnika.</w:t>
      </w:r>
    </w:p>
    <w:p w:rsidR="002B1122" w:rsidRPr="00144DED" w:rsidRDefault="002B1122" w:rsidP="002B1122">
      <w:pPr>
        <w:shd w:val="clear" w:color="auto" w:fill="FFFFFF"/>
        <w:ind w:right="29"/>
        <w:jc w:val="both"/>
      </w:pPr>
      <w:r w:rsidRPr="00144DED">
        <w:rPr>
          <w:color w:val="000000"/>
        </w:rPr>
        <w:t xml:space="preserve">Vsi originali in matrice se izdelajo zgolj za potrebe naročnika </w:t>
      </w:r>
      <w:r w:rsidRPr="00144DED">
        <w:rPr>
          <w:iCs/>
          <w:color w:val="000000"/>
        </w:rPr>
        <w:t>in</w:t>
      </w:r>
      <w:r w:rsidRPr="00144DED">
        <w:rPr>
          <w:i/>
          <w:iCs/>
          <w:color w:val="000000"/>
        </w:rPr>
        <w:t xml:space="preserve"> </w:t>
      </w:r>
      <w:r w:rsidRPr="00144DED">
        <w:rPr>
          <w:color w:val="000000"/>
        </w:rPr>
        <w:t>so njegova last ter jih ni dovoljeno odstopiti tretji osebi. Izvajalec prav tako ne more uporabiti naročnikove dokumentacije v druge namene.</w:t>
      </w:r>
    </w:p>
    <w:p w:rsidR="002B1122" w:rsidRPr="00144DED" w:rsidRDefault="002B1122" w:rsidP="002B1122">
      <w:pPr>
        <w:shd w:val="clear" w:color="auto" w:fill="FFFFFF"/>
        <w:ind w:right="38"/>
        <w:jc w:val="both"/>
      </w:pPr>
      <w:r w:rsidRPr="00144DED">
        <w:rPr>
          <w:color w:val="000000"/>
        </w:rPr>
        <w:t>Vsa dokumentacija, ki jo izvajalec izroči naročniku na podlagi te pogodbe, postane last naročnika.</w:t>
      </w:r>
    </w:p>
    <w:p w:rsidR="002B1122" w:rsidRPr="00144DED" w:rsidRDefault="002B1122" w:rsidP="002B1122">
      <w:pPr>
        <w:shd w:val="clear" w:color="auto" w:fill="FFFFFF"/>
        <w:ind w:right="48"/>
        <w:jc w:val="both"/>
        <w:rPr>
          <w:color w:val="000000"/>
        </w:rPr>
      </w:pPr>
      <w:r w:rsidRPr="00144DED">
        <w:rPr>
          <w:color w:val="000000"/>
        </w:rPr>
        <w:t>Izdelano dokumentacijo izvajalec ne sme brez soglasja naročnika uporabiti za drugega naročnika.</w:t>
      </w:r>
    </w:p>
    <w:p w:rsidR="002B1122" w:rsidRPr="00144DED" w:rsidRDefault="002B1122" w:rsidP="002B1122">
      <w:pPr>
        <w:shd w:val="clear" w:color="auto" w:fill="FFFFFF"/>
        <w:ind w:right="48"/>
        <w:jc w:val="both"/>
        <w:rPr>
          <w:color w:val="000000"/>
        </w:rPr>
      </w:pPr>
    </w:p>
    <w:p w:rsidR="002B1122" w:rsidRPr="00144DED" w:rsidRDefault="002B1122" w:rsidP="002B1122">
      <w:pPr>
        <w:shd w:val="clear" w:color="auto" w:fill="FFFFFF"/>
        <w:ind w:right="38"/>
        <w:jc w:val="both"/>
        <w:rPr>
          <w:color w:val="000000"/>
        </w:rPr>
      </w:pPr>
      <w:r w:rsidRPr="00144DED">
        <w:rPr>
          <w:color w:val="000000"/>
        </w:rPr>
        <w:t>Izvajalec izključno in neomejeno na naročnika prenaša tudi vse materialne avtorske pravice  na  študiji (pravica  reproduciranja, pravica distribuiranja, pravica  predelave pravica dajanja v najem, pravica dajanja na voljo javnosti ali drugačnega priobčevanja javnosti) z dovoljenjem nadaljnjega prenosa teh pravic na tretje osebe.</w:t>
      </w:r>
    </w:p>
    <w:p w:rsidR="002B1122" w:rsidRPr="00144DED" w:rsidRDefault="002B1122" w:rsidP="002B1122">
      <w:pPr>
        <w:jc w:val="both"/>
      </w:pPr>
    </w:p>
    <w:p w:rsidR="002B1122" w:rsidRPr="00144DED" w:rsidRDefault="002B1122" w:rsidP="002B1122">
      <w:pPr>
        <w:shd w:val="clear" w:color="auto" w:fill="FFFFFF"/>
        <w:ind w:right="10"/>
        <w:jc w:val="both"/>
        <w:rPr>
          <w:color w:val="000000"/>
        </w:rPr>
      </w:pPr>
      <w:r w:rsidRPr="00144DED">
        <w:rPr>
          <w:color w:val="000000"/>
        </w:rPr>
        <w:t>Izvajalec jamči, da je izključni nosilec avtorskih pravic na študiji in da nobene od teh pravic pred tem ni prenesel na tretjo osebo ter se hkrati zavezuje, da bo prevzel nase vse morebitne zahtevke tretjih oseb, ki bi jih uveljavljale proti naročniku v zvezi s pogodbenim avtorskim delom.</w:t>
      </w:r>
    </w:p>
    <w:p w:rsidR="002B1122" w:rsidRDefault="002B112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Pr="00144DED" w:rsidRDefault="00A13DD2" w:rsidP="002B1122">
      <w:pPr>
        <w:shd w:val="clear" w:color="auto" w:fill="FFFFFF"/>
        <w:ind w:right="10"/>
        <w:jc w:val="both"/>
        <w:rPr>
          <w:color w:val="000000"/>
        </w:rPr>
      </w:pPr>
    </w:p>
    <w:p w:rsidR="002B1122" w:rsidRPr="00144DED" w:rsidRDefault="002B1122" w:rsidP="002B1122">
      <w:pPr>
        <w:pStyle w:val="Telobesedila3"/>
        <w:spacing w:after="0"/>
        <w:rPr>
          <w:b/>
          <w:sz w:val="22"/>
          <w:szCs w:val="22"/>
        </w:rPr>
      </w:pPr>
    </w:p>
    <w:p w:rsidR="002B1122" w:rsidRPr="00144DED" w:rsidRDefault="002B1122" w:rsidP="002B1122">
      <w:pPr>
        <w:pStyle w:val="Telobesedila3"/>
        <w:spacing w:after="0"/>
        <w:rPr>
          <w:b/>
          <w:sz w:val="22"/>
          <w:szCs w:val="22"/>
        </w:rPr>
      </w:pPr>
      <w:r w:rsidRPr="00144DED">
        <w:rPr>
          <w:b/>
          <w:sz w:val="22"/>
          <w:szCs w:val="22"/>
        </w:rPr>
        <w:t>POGODBENA KAZEN</w:t>
      </w: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Če izvajalec ne izpolni svojih pogodbenih obveznosti lahko naročnik zahteva pogodbeno kaze</w:t>
      </w:r>
      <w:r>
        <w:t>n v višini 10%</w:t>
      </w:r>
      <w:r w:rsidRPr="00144DED">
        <w:t xml:space="preserve"> pogodbene vrednosti.</w:t>
      </w: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Pr="00144DED" w:rsidRDefault="002B1122" w:rsidP="002B1122">
      <w:pPr>
        <w:jc w:val="cente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pStyle w:val="Telobesedila3"/>
        <w:spacing w:after="0"/>
        <w:jc w:val="both"/>
        <w:rPr>
          <w:sz w:val="22"/>
          <w:szCs w:val="22"/>
        </w:rPr>
      </w:pPr>
      <w:r w:rsidRPr="00144DED">
        <w:rPr>
          <w:sz w:val="22"/>
          <w:szCs w:val="22"/>
        </w:rPr>
        <w:t xml:space="preserve">Če izvajalec ne izvrši pogodbenih in dodatnih del v rokih, določenih s terminskim planom, lahko naročnik zahteva plačilo </w:t>
      </w:r>
      <w:r>
        <w:rPr>
          <w:sz w:val="22"/>
          <w:szCs w:val="22"/>
        </w:rPr>
        <w:t xml:space="preserve">pogodbene kazni </w:t>
      </w:r>
      <w:r w:rsidRPr="00144DED">
        <w:rPr>
          <w:sz w:val="22"/>
          <w:szCs w:val="22"/>
        </w:rPr>
        <w:t>za vsak dan zamude. Penali znašajo 1‰ za vsak dan zamude za skupno vsoto vrednosti vseh pogodbenih del, skupaj pa največ 10% pogodbene vrednosti.</w:t>
      </w:r>
    </w:p>
    <w:p w:rsidR="002B1122" w:rsidRPr="00144DED" w:rsidRDefault="002B1122" w:rsidP="002B1122"/>
    <w:p w:rsidR="002B1122" w:rsidRDefault="002B1122" w:rsidP="002B1122"/>
    <w:p w:rsidR="002B1122" w:rsidRPr="00FF3E53" w:rsidRDefault="002B1122" w:rsidP="002B1122">
      <w:pPr>
        <w:rPr>
          <w:b/>
        </w:rPr>
      </w:pPr>
      <w:r w:rsidRPr="00FF3E53">
        <w:rPr>
          <w:b/>
        </w:rPr>
        <w:t xml:space="preserve">BANČNA GARANCIJA </w:t>
      </w:r>
    </w:p>
    <w:p w:rsidR="002B1122" w:rsidRDefault="002B1122" w:rsidP="002B1122"/>
    <w:p w:rsidR="002B1122" w:rsidRPr="00FF3E53" w:rsidRDefault="002B1122" w:rsidP="00F82269">
      <w:pPr>
        <w:pStyle w:val="Odstavekseznama"/>
        <w:numPr>
          <w:ilvl w:val="0"/>
          <w:numId w:val="32"/>
        </w:numPr>
        <w:spacing w:line="276" w:lineRule="auto"/>
        <w:jc w:val="center"/>
      </w:pPr>
      <w:r>
        <w:t>člen</w:t>
      </w:r>
    </w:p>
    <w:p w:rsidR="002B1122" w:rsidRDefault="002B1122" w:rsidP="002B1122"/>
    <w:p w:rsidR="002B1122" w:rsidRPr="00FF3E53" w:rsidRDefault="002B1122" w:rsidP="002B1122">
      <w:pPr>
        <w:jc w:val="both"/>
      </w:pPr>
      <w:r w:rsidRPr="00FF3E53">
        <w:t>Nepreklicno, brezpogojno bančno garancijo na prvi poziv/en</w:t>
      </w:r>
      <w:r>
        <w:t>akovredno kavcijsko zavarovanje</w:t>
      </w:r>
      <w:r w:rsidRPr="00FF3E53">
        <w:t xml:space="preserve"> za dobro izvedbo pogodbenih obveznosti v višini </w:t>
      </w:r>
      <w:r w:rsidRPr="00FF3E53">
        <w:rPr>
          <w:color w:val="000000"/>
        </w:rPr>
        <w:t>10</w:t>
      </w:r>
      <w:r w:rsidRPr="00FF3E53">
        <w:t xml:space="preserve">% </w:t>
      </w:r>
      <w:r>
        <w:t xml:space="preserve">skupne </w:t>
      </w:r>
      <w:r w:rsidRPr="00FF3E53">
        <w:t xml:space="preserve">pogodbene vrednosti vključno z DDV, kar znaša __________________ EUR, z veljavnostjo zavarovanja </w:t>
      </w:r>
      <w:r>
        <w:t xml:space="preserve">12 mesecev </w:t>
      </w:r>
      <w:r w:rsidRPr="00FF3E53">
        <w:t>in 30 dni. Rok za začetek veljavnosti finančnega zavarovanja je od njegove izdaje.</w:t>
      </w:r>
    </w:p>
    <w:p w:rsidR="002B1122" w:rsidRPr="00FF3E53" w:rsidRDefault="002B1122" w:rsidP="002B1122"/>
    <w:p w:rsidR="002B1122" w:rsidRDefault="002B1122" w:rsidP="002B1122">
      <w:r>
        <w:t>Naročnik lahko unovči finančno zavarovanje za dobro izvedbo pogodbenih obveznosti v višini njene vrednosti, če izvajalec obveznosti določenih s to pogodbo ne bo izpolnil.</w:t>
      </w:r>
    </w:p>
    <w:p w:rsidR="002B1122" w:rsidRDefault="002B1122" w:rsidP="002B1122"/>
    <w:p w:rsidR="002B1122" w:rsidRPr="00144DED" w:rsidRDefault="002B1122" w:rsidP="002B1122"/>
    <w:p w:rsidR="002B1122" w:rsidRPr="00144DED" w:rsidRDefault="002B1122" w:rsidP="002B1122">
      <w:r w:rsidRPr="00144DED">
        <w:rPr>
          <w:b/>
        </w:rPr>
        <w:t>POGODBENI SKRBNIKI</w:t>
      </w:r>
    </w:p>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 xml:space="preserve">Skrbnik s strani naročnika </w:t>
      </w:r>
      <w:r>
        <w:t xml:space="preserve">za strokovni del </w:t>
      </w:r>
      <w:r w:rsidRPr="00144DED">
        <w:t xml:space="preserve">po tej pogodbi je: ____________________________.               </w:t>
      </w:r>
    </w:p>
    <w:p w:rsidR="002B1122" w:rsidRDefault="002B1122" w:rsidP="002B1122">
      <w:pPr>
        <w:jc w:val="both"/>
      </w:pPr>
      <w:r w:rsidRPr="00144DED">
        <w:lastRenderedPageBreak/>
        <w:t>Skrbnik s strani naročnika je pooblaščen, da zastopa naročnika v vseh vprašanjih, ki se nanašajo na dela po tej pogodbi.</w:t>
      </w:r>
      <w:r>
        <w:t xml:space="preserve"> Predstavnik naročnika sodeluje z izvajalcem ves čas trajanja pogodbe in mu nudi vse potrebne podatke, ki jih je na podlagi obveznosti iz te pogodbe dolžan posredovati.</w:t>
      </w:r>
    </w:p>
    <w:p w:rsidR="002B1122" w:rsidRPr="00144DED" w:rsidRDefault="002B1122" w:rsidP="002B1122">
      <w:pPr>
        <w:jc w:val="both"/>
      </w:pPr>
    </w:p>
    <w:p w:rsidR="002B1122" w:rsidRDefault="002B1122" w:rsidP="002B1122">
      <w:pPr>
        <w:jc w:val="both"/>
      </w:pPr>
      <w:r w:rsidRPr="00144DED">
        <w:t xml:space="preserve">Skrbnik s strani naročnika </w:t>
      </w:r>
      <w:r>
        <w:t xml:space="preserve">za komercialni del </w:t>
      </w:r>
      <w:r w:rsidRPr="00144DED">
        <w:t>po tej pogodbi je: ____________________________.</w:t>
      </w:r>
    </w:p>
    <w:p w:rsidR="002B1122" w:rsidRPr="00144DED" w:rsidRDefault="002B1122" w:rsidP="002B1122">
      <w:pPr>
        <w:jc w:val="both"/>
      </w:pPr>
    </w:p>
    <w:p w:rsidR="002B1122" w:rsidRPr="00144DED" w:rsidRDefault="002B1122" w:rsidP="002B1122">
      <w:pPr>
        <w:jc w:val="both"/>
      </w:pPr>
      <w:r w:rsidRPr="00144DED">
        <w:t>Skrbnik s strani izvajalca po tej pogodbi je: _____________________________.</w:t>
      </w:r>
    </w:p>
    <w:p w:rsidR="002B1122" w:rsidRPr="00144DED" w:rsidRDefault="002B1122" w:rsidP="002B1122">
      <w:pPr>
        <w:jc w:val="both"/>
      </w:pPr>
    </w:p>
    <w:p w:rsidR="002B1122" w:rsidRPr="00144DED" w:rsidRDefault="002B1122" w:rsidP="002B1122">
      <w:pPr>
        <w:jc w:val="both"/>
      </w:pPr>
      <w:r w:rsidRPr="00144DED">
        <w:t xml:space="preserve">Skrbnik s strani izvajalca je pooblaščen, da zastopa izvajalca v vseh vprašanjih, ki se </w:t>
      </w:r>
      <w:r>
        <w:t>nanašajo na izvedbo del po tej pogodbi in je dolžan neposredno sodelovati z predstavnikom naročnika/ strokovnega skrbnika ves čas trajanja pogodbe.</w:t>
      </w:r>
    </w:p>
    <w:p w:rsidR="002B1122" w:rsidRPr="00144DED" w:rsidRDefault="002B1122" w:rsidP="002B1122">
      <w:pPr>
        <w:rPr>
          <w:b/>
        </w:rPr>
      </w:pPr>
    </w:p>
    <w:p w:rsidR="002B1122" w:rsidRPr="00144DED" w:rsidRDefault="002B1122" w:rsidP="002B1122">
      <w:pPr>
        <w:rPr>
          <w:b/>
        </w:rPr>
      </w:pPr>
    </w:p>
    <w:p w:rsidR="002B1122" w:rsidRPr="00144DED" w:rsidRDefault="002B1122" w:rsidP="002B1122">
      <w:pPr>
        <w:rPr>
          <w:b/>
        </w:rPr>
      </w:pPr>
      <w:r w:rsidRPr="00144DED">
        <w:rPr>
          <w:b/>
        </w:rPr>
        <w:t>POSLOVNA SKRIVNOST</w:t>
      </w:r>
    </w:p>
    <w:p w:rsidR="002B1122" w:rsidRPr="00144DED" w:rsidRDefault="002B1122" w:rsidP="00F82269">
      <w:pPr>
        <w:numPr>
          <w:ilvl w:val="0"/>
          <w:numId w:val="32"/>
        </w:numPr>
        <w:jc w:val="center"/>
      </w:pPr>
      <w:r w:rsidRPr="00144DED">
        <w:t>člen</w:t>
      </w:r>
    </w:p>
    <w:p w:rsidR="002B1122" w:rsidRPr="00144DED" w:rsidRDefault="002B1122" w:rsidP="002B1122">
      <w:pPr>
        <w:rPr>
          <w:b/>
        </w:rPr>
      </w:pPr>
    </w:p>
    <w:p w:rsidR="002B1122" w:rsidRPr="00144DED" w:rsidRDefault="002B1122" w:rsidP="002B1122">
      <w:pPr>
        <w:jc w:val="both"/>
      </w:pPr>
      <w:r w:rsidRPr="00144DED">
        <w:t>Vse podatke vezane na predmet pogodbe mora izvajalec šteti za poslovno skrivnost in se obvezuje, da jih bo uporabljal izključno za realizacijo pogodbenih obveznosti.</w:t>
      </w:r>
      <w:r>
        <w:t xml:space="preserve"> Pogodbeni stranki bosta poslovne skrivnosti, ki si jih bosta izmenjali za potrebe izvedbe te pogodbe, varovali tudi po končanem sodelovanju.</w:t>
      </w:r>
    </w:p>
    <w:p w:rsidR="002B1122" w:rsidRDefault="002B1122" w:rsidP="002B1122">
      <w:pPr>
        <w:jc w:val="both"/>
      </w:pPr>
    </w:p>
    <w:p w:rsidR="002B1122" w:rsidRDefault="002B1122" w:rsidP="002B1122">
      <w:pPr>
        <w:jc w:val="both"/>
      </w:pPr>
      <w:r>
        <w:t>Poslovni podatki, ki imajo naravo poslovne skrivnosti so vsi tisti podatki, ki so posredovani ustno ali pisno: pravna, poslovna, organizacijska, osebna ali katera koli druga informacija, za katero je očitno, da bi lahko nastala poslovna škoda, če bi zanje izvedela nepooblaščena oseba.</w:t>
      </w:r>
    </w:p>
    <w:p w:rsidR="002B1122" w:rsidRDefault="002B1122" w:rsidP="002B1122">
      <w:pPr>
        <w:jc w:val="both"/>
      </w:pPr>
    </w:p>
    <w:p w:rsidR="002B1122" w:rsidRDefault="002B1122" w:rsidP="002B1122">
      <w:pPr>
        <w:jc w:val="both"/>
      </w:pPr>
      <w:r>
        <w:t>Za poslovno skrivnost se šteje tudi vsak drug podatek, ki je nedvoumno označen kot poslovna skrivnost ali je iz kakršne koli druge oznake mogoče sklepati, da gre za poslovno skrivnost.</w:t>
      </w:r>
    </w:p>
    <w:p w:rsidR="002B1122" w:rsidRPr="00144DED" w:rsidRDefault="002B1122" w:rsidP="002B1122">
      <w:pPr>
        <w:jc w:val="both"/>
      </w:pPr>
    </w:p>
    <w:p w:rsidR="002B1122" w:rsidRPr="00144DED" w:rsidRDefault="002B1122" w:rsidP="002B1122">
      <w:pPr>
        <w:jc w:val="both"/>
      </w:pPr>
      <w:r w:rsidRPr="00144DED">
        <w:t>Brez predhodnega soglasja naročnika, izvajalec ne sme dokumentacije niti razmnoževati ali omogočiti vpogleda tretjim osebam, niti je ne sme uporabljati za izven pogodbene namene.</w:t>
      </w:r>
    </w:p>
    <w:p w:rsidR="002B1122" w:rsidRPr="00144DED" w:rsidRDefault="002B1122" w:rsidP="002B1122">
      <w:pPr>
        <w:jc w:val="both"/>
      </w:pPr>
    </w:p>
    <w:p w:rsidR="002B1122" w:rsidRPr="00144DED" w:rsidRDefault="002B1122" w:rsidP="002B1122">
      <w:pPr>
        <w:jc w:val="both"/>
      </w:pPr>
      <w:r w:rsidRPr="00144DED">
        <w:t>Izvajalec jamči naročniku za škodo, nastalo zaradi kršitve teh obveznosti.</w:t>
      </w:r>
    </w:p>
    <w:p w:rsidR="002B1122" w:rsidRPr="00144DED" w:rsidRDefault="002B1122" w:rsidP="002B1122">
      <w:pPr>
        <w:jc w:val="both"/>
        <w:rPr>
          <w:b/>
        </w:rPr>
      </w:pPr>
    </w:p>
    <w:p w:rsidR="002B1122" w:rsidRPr="00144DED" w:rsidRDefault="002B1122" w:rsidP="002B1122">
      <w:pPr>
        <w:rPr>
          <w:b/>
        </w:rPr>
      </w:pPr>
    </w:p>
    <w:p w:rsidR="002B1122" w:rsidRDefault="002B1122" w:rsidP="002B1122">
      <w:pPr>
        <w:rPr>
          <w:b/>
        </w:rPr>
      </w:pPr>
      <w:r w:rsidRPr="00144DED">
        <w:rPr>
          <w:b/>
        </w:rPr>
        <w:t>ODSTOP OD POGODBE</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Naročnik ima pravico odstopiti od pogodbe:</w:t>
      </w:r>
    </w:p>
    <w:p w:rsidR="002B1122" w:rsidRPr="00144DED" w:rsidRDefault="002B1122" w:rsidP="00F82269">
      <w:pPr>
        <w:numPr>
          <w:ilvl w:val="0"/>
          <w:numId w:val="30"/>
        </w:numPr>
        <w:jc w:val="both"/>
      </w:pPr>
      <w:r w:rsidRPr="00144DED">
        <w:t>če pride izvajalec v takšno finančno situacijo, ki bi mu onemogočila izvedbo pogodbenih obveznosti,</w:t>
      </w:r>
    </w:p>
    <w:p w:rsidR="002B1122" w:rsidRPr="00144DED" w:rsidRDefault="002B1122" w:rsidP="00F82269">
      <w:pPr>
        <w:numPr>
          <w:ilvl w:val="0"/>
          <w:numId w:val="30"/>
        </w:numPr>
        <w:jc w:val="both"/>
      </w:pPr>
      <w:r w:rsidRPr="00144DED">
        <w:t>če izvajalec po svoji krivdi v roku 14 dni od veljavnosti pogodbe in uvedbe v delo ne prične z deli,</w:t>
      </w:r>
    </w:p>
    <w:p w:rsidR="002B1122" w:rsidRPr="00144DED" w:rsidRDefault="002B1122" w:rsidP="00F82269">
      <w:pPr>
        <w:numPr>
          <w:ilvl w:val="0"/>
          <w:numId w:val="30"/>
        </w:numPr>
        <w:jc w:val="both"/>
      </w:pPr>
      <w:r w:rsidRPr="00144DED">
        <w:lastRenderedPageBreak/>
        <w:t>če izvajalec po svoji krivdi kasni z deli po faznih rokih iz terminskega plana več kot 30 dni, oziroma, če ne dosega pogodbeno dogovorjene kakovosti in je ne more vzpostaviti niti v naknadno dogovorjenem roku, ki mu ga določi naročnik.</w:t>
      </w:r>
    </w:p>
    <w:p w:rsidR="002B1122" w:rsidRDefault="002B1122" w:rsidP="002B1122"/>
    <w:p w:rsidR="002B1122" w:rsidRDefault="002B1122" w:rsidP="002B1122">
      <w:r>
        <w:t>Pogodbeni stranki lahko kadar koli prekineta pogodbo z odpovednim rokom 2 meseca. Odpoved pogodbe je veljavna le, če je posredovana pisno. Odpovedni rok začne teči naslednji dan od prejema pisne odpovedi katere koli izmed pogodbenih strank.</w:t>
      </w:r>
    </w:p>
    <w:p w:rsidR="002B1122" w:rsidRPr="00144DED" w:rsidRDefault="002B1122" w:rsidP="002B1122"/>
    <w:p w:rsidR="002B1122" w:rsidRPr="00144DED" w:rsidRDefault="002B1122" w:rsidP="002B1122"/>
    <w:p w:rsidR="002B1122" w:rsidRDefault="002B1122" w:rsidP="002B1122">
      <w:pPr>
        <w:rPr>
          <w:b/>
        </w:rPr>
      </w:pPr>
      <w:r w:rsidRPr="00144DED">
        <w:rPr>
          <w:b/>
        </w:rPr>
        <w:t>REŠEVANJE SPOROV</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Pogodbeni stranki soglašata, da bosta morebitna nesoglasja oz. spore reševali sporazumno, če v tem ne bi uspeli, bo v sporih odločilo pristojno sodišče.</w:t>
      </w:r>
    </w:p>
    <w:p w:rsidR="002B1122" w:rsidRDefault="002B1122" w:rsidP="002B1122">
      <w:pPr>
        <w:jc w:val="both"/>
        <w:rPr>
          <w:rFonts w:ascii="Arial Narrow" w:hAnsi="Arial Narrow"/>
        </w:rPr>
      </w:pPr>
    </w:p>
    <w:p w:rsidR="002B1122" w:rsidRPr="00D011F6" w:rsidRDefault="002B1122" w:rsidP="002B1122">
      <w:pPr>
        <w:jc w:val="both"/>
      </w:pPr>
      <w:r w:rsidRPr="00D011F6">
        <w:t>Pri tolmačenju te pogodbe in reševanju sporov se poleg pogodbe in Obligacijskega zakonika upošteva še:</w:t>
      </w:r>
    </w:p>
    <w:p w:rsidR="002B1122" w:rsidRPr="00D011F6" w:rsidRDefault="002B1122" w:rsidP="00F82269">
      <w:pPr>
        <w:numPr>
          <w:ilvl w:val="0"/>
          <w:numId w:val="35"/>
        </w:numPr>
        <w:jc w:val="both"/>
        <w:rPr>
          <w:rFonts w:eastAsia="Calibri"/>
        </w:rPr>
      </w:pPr>
      <w:r w:rsidRPr="00D011F6">
        <w:rPr>
          <w:rFonts w:eastAsia="Calibri"/>
        </w:rPr>
        <w:t>razpisno dokumentacijo</w:t>
      </w:r>
      <w:r>
        <w:rPr>
          <w:rFonts w:eastAsia="Calibri"/>
        </w:rPr>
        <w:t xml:space="preserve"> s specifikacijami</w:t>
      </w:r>
    </w:p>
    <w:p w:rsidR="002B1122" w:rsidRPr="00D011F6" w:rsidRDefault="002B1122" w:rsidP="00F82269">
      <w:pPr>
        <w:numPr>
          <w:ilvl w:val="0"/>
          <w:numId w:val="35"/>
        </w:numPr>
        <w:jc w:val="both"/>
        <w:rPr>
          <w:rFonts w:eastAsia="Calibri"/>
        </w:rPr>
      </w:pPr>
      <w:r w:rsidRPr="00D011F6">
        <w:rPr>
          <w:rFonts w:eastAsia="Calibri"/>
        </w:rPr>
        <w:t>ponudbeno dokumentacijo</w:t>
      </w:r>
    </w:p>
    <w:p w:rsidR="002B1122" w:rsidRPr="00D011F6" w:rsidRDefault="002B1122" w:rsidP="00F82269">
      <w:pPr>
        <w:numPr>
          <w:ilvl w:val="0"/>
          <w:numId w:val="35"/>
        </w:numPr>
        <w:jc w:val="both"/>
        <w:rPr>
          <w:rFonts w:eastAsia="Calibri"/>
        </w:rPr>
      </w:pPr>
      <w:r w:rsidRPr="00D011F6">
        <w:rPr>
          <w:rFonts w:eastAsia="Calibri"/>
        </w:rPr>
        <w:t xml:space="preserve">drugo </w:t>
      </w:r>
      <w:r>
        <w:rPr>
          <w:rFonts w:eastAsia="Calibri"/>
        </w:rPr>
        <w:t xml:space="preserve">relevantno </w:t>
      </w:r>
      <w:r w:rsidRPr="00D011F6">
        <w:rPr>
          <w:rFonts w:eastAsia="Calibri"/>
        </w:rPr>
        <w:t>dokumentacijo v zvezi s pogodbo</w:t>
      </w:r>
    </w:p>
    <w:p w:rsidR="002B1122" w:rsidRPr="00144DED" w:rsidRDefault="002B1122" w:rsidP="002B1122">
      <w:pPr>
        <w:jc w:val="both"/>
      </w:pPr>
    </w:p>
    <w:p w:rsidR="002B1122" w:rsidRPr="00144DED" w:rsidRDefault="002B1122" w:rsidP="002B1122">
      <w:pPr>
        <w:jc w:val="both"/>
      </w:pPr>
    </w:p>
    <w:p w:rsidR="002B1122" w:rsidRDefault="002B1122" w:rsidP="002B1122">
      <w:pPr>
        <w:rPr>
          <w:b/>
        </w:rPr>
      </w:pPr>
      <w:r w:rsidRPr="00144DED">
        <w:rPr>
          <w:b/>
        </w:rPr>
        <w:t>OSTALA DOLOČILA</w:t>
      </w:r>
    </w:p>
    <w:p w:rsidR="002B1122" w:rsidRPr="00144DED" w:rsidRDefault="002B1122" w:rsidP="002B1122"/>
    <w:p w:rsidR="002B1122" w:rsidRDefault="002B1122" w:rsidP="00F82269">
      <w:pPr>
        <w:numPr>
          <w:ilvl w:val="0"/>
          <w:numId w:val="32"/>
        </w:numPr>
        <w:jc w:val="center"/>
      </w:pPr>
      <w:r w:rsidRPr="00144DED">
        <w:t>člen</w:t>
      </w:r>
    </w:p>
    <w:p w:rsidR="002B1122" w:rsidRPr="00144DED" w:rsidRDefault="002B1122" w:rsidP="002B1122">
      <w:pPr>
        <w:ind w:left="720"/>
      </w:pPr>
    </w:p>
    <w:p w:rsidR="002B1122" w:rsidRPr="00D011F6" w:rsidRDefault="002B1122" w:rsidP="002B1122">
      <w:pPr>
        <w:jc w:val="both"/>
      </w:pPr>
      <w:r w:rsidRPr="00D011F6">
        <w:t>Pogodba stopi v veljavo z dnem, ko jo podpišeta obe pogodbeni stranki in ob predaji finančnega zavarovanja za dobro izvedbo pogodbenih obveznosti.</w:t>
      </w:r>
    </w:p>
    <w:p w:rsidR="002B1122" w:rsidRDefault="002B1122" w:rsidP="002B1122">
      <w:pPr>
        <w:jc w:val="both"/>
      </w:pPr>
    </w:p>
    <w:p w:rsidR="002B1122" w:rsidRPr="00144DED" w:rsidRDefault="002B1122" w:rsidP="002B1122">
      <w:pPr>
        <w:jc w:val="both"/>
      </w:pPr>
      <w:r w:rsidRPr="00144DED">
        <w:t>Pogodbeni stranki bosta vse spremembe in dopolnitve pogodbe urejali z aneksi k tej pogodbi.</w:t>
      </w:r>
    </w:p>
    <w:p w:rsidR="002B1122" w:rsidRPr="00D011F6" w:rsidRDefault="002B1122" w:rsidP="002B1122">
      <w:pPr>
        <w:jc w:val="both"/>
      </w:pPr>
    </w:p>
    <w:p w:rsidR="002B1122" w:rsidRPr="00D011F6" w:rsidRDefault="002B1122" w:rsidP="002B1122">
      <w:pPr>
        <w:jc w:val="both"/>
      </w:pPr>
      <w:r w:rsidRPr="00D011F6">
        <w:t>Če v zvezi s to pogodbo kdo v imenu ali na račun druge pogodbene stranke  predstavnikom naročnika obljubi, ponudi ali da kakšno nedovoljeno korist za:</w:t>
      </w:r>
    </w:p>
    <w:p w:rsidR="002B1122" w:rsidRPr="00D011F6" w:rsidRDefault="002B1122" w:rsidP="00F82269">
      <w:pPr>
        <w:pStyle w:val="Odstavekseznama"/>
        <w:numPr>
          <w:ilvl w:val="0"/>
          <w:numId w:val="36"/>
        </w:numPr>
        <w:spacing w:line="260" w:lineRule="atLeast"/>
        <w:jc w:val="both"/>
      </w:pPr>
      <w:r w:rsidRPr="00D011F6">
        <w:t xml:space="preserve"> pridobitev posla ali </w:t>
      </w:r>
    </w:p>
    <w:p w:rsidR="002B1122" w:rsidRPr="00D011F6" w:rsidRDefault="002B1122" w:rsidP="00F82269">
      <w:pPr>
        <w:numPr>
          <w:ilvl w:val="0"/>
          <w:numId w:val="36"/>
        </w:numPr>
        <w:jc w:val="both"/>
      </w:pPr>
      <w:r w:rsidRPr="00D011F6">
        <w:t>za sklenitev posla pod ugodnejšimi pogoji ali</w:t>
      </w:r>
    </w:p>
    <w:p w:rsidR="002B1122" w:rsidRPr="00D011F6" w:rsidRDefault="002B1122" w:rsidP="00F82269">
      <w:pPr>
        <w:numPr>
          <w:ilvl w:val="0"/>
          <w:numId w:val="36"/>
        </w:numPr>
        <w:jc w:val="both"/>
      </w:pPr>
      <w:r w:rsidRPr="00D011F6">
        <w:t>za opustitev dolžnega nadzora nad izvajanjem pogodbenih obveznosti ali</w:t>
      </w:r>
    </w:p>
    <w:p w:rsidR="002B1122" w:rsidRDefault="002B1122" w:rsidP="00F82269">
      <w:pPr>
        <w:numPr>
          <w:ilvl w:val="0"/>
          <w:numId w:val="36"/>
        </w:numPr>
        <w:jc w:val="both"/>
      </w:pPr>
      <w:r w:rsidRPr="00D011F6">
        <w:t xml:space="preserve">za drugo ravnanje ali opustitev, s katerim je naročniku povzročena škoda </w:t>
      </w:r>
    </w:p>
    <w:p w:rsidR="002B1122" w:rsidRDefault="002B1122" w:rsidP="002B1122">
      <w:pPr>
        <w:jc w:val="both"/>
      </w:pPr>
      <w:r w:rsidRPr="00D011F6">
        <w:t xml:space="preserve">ali je omogočena pridobitev nedovoljene koristi predstavnikom naročnika ali posrednikom naročnika, drugi pogodbeni stranki ali njenemu predstavniku, zastopniku, posredniku, je ta pogodba nična. </w:t>
      </w:r>
    </w:p>
    <w:p w:rsidR="002B1122" w:rsidRPr="00D011F6" w:rsidRDefault="002B1122" w:rsidP="002B1122">
      <w:pPr>
        <w:jc w:val="both"/>
      </w:pPr>
    </w:p>
    <w:p w:rsidR="002B1122" w:rsidRPr="00D011F6" w:rsidRDefault="002B1122" w:rsidP="002B1122">
      <w:pPr>
        <w:jc w:val="both"/>
      </w:pPr>
      <w:r w:rsidRPr="00D011F6">
        <w:t>Socialna klavzula:</w:t>
      </w:r>
    </w:p>
    <w:p w:rsidR="002B1122" w:rsidRPr="00D011F6" w:rsidRDefault="002B1122" w:rsidP="002B1122">
      <w:pPr>
        <w:tabs>
          <w:tab w:val="left" w:pos="993"/>
          <w:tab w:val="left" w:pos="1560"/>
        </w:tabs>
        <w:jc w:val="both"/>
      </w:pPr>
      <w:r w:rsidRPr="00D011F6">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B1122" w:rsidRPr="00D011F6" w:rsidRDefault="002B1122" w:rsidP="002B1122">
      <w:pPr>
        <w:jc w:val="both"/>
      </w:pPr>
      <w:r w:rsidRPr="00D011F6">
        <w:t>Pogodba solidarno zavezuje vsakokratne pravne naslednike tudi v primeru organizacijskih oziroma statusno – lastninskih sprememb.</w:t>
      </w:r>
    </w:p>
    <w:p w:rsidR="002B1122" w:rsidRPr="00D011F6" w:rsidRDefault="002B1122" w:rsidP="002B1122">
      <w:pPr>
        <w:jc w:val="both"/>
      </w:pPr>
    </w:p>
    <w:p w:rsidR="002B1122" w:rsidRDefault="002B1122" w:rsidP="002B1122">
      <w:pPr>
        <w:jc w:val="both"/>
      </w:pPr>
    </w:p>
    <w:p w:rsidR="002B1122" w:rsidRPr="00144DED" w:rsidRDefault="002B1122" w:rsidP="00F82269">
      <w:pPr>
        <w:numPr>
          <w:ilvl w:val="0"/>
          <w:numId w:val="32"/>
        </w:numPr>
        <w:jc w:val="center"/>
      </w:pPr>
      <w:r w:rsidRPr="00144DED">
        <w:t>člen</w:t>
      </w:r>
    </w:p>
    <w:p w:rsidR="002B1122" w:rsidRDefault="002B1122" w:rsidP="002B1122">
      <w:pPr>
        <w:jc w:val="both"/>
      </w:pPr>
    </w:p>
    <w:p w:rsidR="002B1122" w:rsidRPr="00D011F6" w:rsidRDefault="002B1122" w:rsidP="002B1122">
      <w:pPr>
        <w:jc w:val="both"/>
      </w:pPr>
      <w:r w:rsidRPr="00D011F6">
        <w:t>Pogodba je sestavljena v treh (3) en</w:t>
      </w:r>
      <w:r>
        <w:t xml:space="preserve">akih izvodih od katerih prejme </w:t>
      </w:r>
      <w:r w:rsidRPr="00D011F6">
        <w:t>naročnik dva (2) izvoda</w:t>
      </w:r>
      <w:r>
        <w:t xml:space="preserve"> in izvajalec </w:t>
      </w:r>
      <w:r w:rsidRPr="00D011F6">
        <w:t>en (1) izvod</w:t>
      </w:r>
      <w:r>
        <w:t xml:space="preserve">. </w:t>
      </w:r>
    </w:p>
    <w:p w:rsidR="002B1122" w:rsidRDefault="002B1122" w:rsidP="002B1122">
      <w:pPr>
        <w:rPr>
          <w:b/>
        </w:rPr>
      </w:pPr>
    </w:p>
    <w:p w:rsidR="002B1122" w:rsidRPr="00D94DF1" w:rsidRDefault="002B1122" w:rsidP="002B1122">
      <w:r w:rsidRPr="00D94DF1">
        <w:t>Priloge:</w:t>
      </w:r>
    </w:p>
    <w:p w:rsidR="002B1122" w:rsidRPr="00D94DF1" w:rsidRDefault="002B1122" w:rsidP="00F82269">
      <w:pPr>
        <w:pStyle w:val="Odstavekseznama"/>
        <w:numPr>
          <w:ilvl w:val="0"/>
          <w:numId w:val="36"/>
        </w:numPr>
        <w:spacing w:line="276" w:lineRule="auto"/>
      </w:pPr>
      <w:r w:rsidRPr="00D94DF1">
        <w:t>ponudba št. _________</w:t>
      </w:r>
    </w:p>
    <w:p w:rsidR="002B1122" w:rsidRDefault="002B1122" w:rsidP="00F82269">
      <w:pPr>
        <w:pStyle w:val="Odstavekseznama"/>
        <w:numPr>
          <w:ilvl w:val="0"/>
          <w:numId w:val="36"/>
        </w:numPr>
        <w:spacing w:line="276" w:lineRule="auto"/>
      </w:pPr>
      <w:r>
        <w:t>predračun št. ________</w:t>
      </w:r>
    </w:p>
    <w:p w:rsidR="002B1122" w:rsidRPr="00D94DF1" w:rsidRDefault="002B1122" w:rsidP="00F82269">
      <w:pPr>
        <w:pStyle w:val="Odstavekseznama"/>
        <w:numPr>
          <w:ilvl w:val="0"/>
          <w:numId w:val="36"/>
        </w:numPr>
        <w:spacing w:line="276" w:lineRule="auto"/>
      </w:pPr>
      <w:r>
        <w:t>terminski plan ___________</w:t>
      </w:r>
    </w:p>
    <w:p w:rsidR="002B1122" w:rsidRPr="00D94DF1" w:rsidRDefault="002B1122" w:rsidP="002B1122"/>
    <w:p w:rsidR="002B1122" w:rsidRPr="00144DED" w:rsidRDefault="002B1122" w:rsidP="002B1122"/>
    <w:p w:rsidR="002B1122" w:rsidRPr="00144DED" w:rsidRDefault="002B1122" w:rsidP="002B1122">
      <w:pPr>
        <w:tabs>
          <w:tab w:val="left" w:pos="993"/>
          <w:tab w:val="left" w:pos="1560"/>
        </w:tabs>
        <w:jc w:val="both"/>
      </w:pPr>
      <w:r w:rsidRPr="00144DED">
        <w:t>Datum:</w:t>
      </w:r>
      <w:r w:rsidRPr="00144DED">
        <w:tab/>
      </w:r>
      <w:r w:rsidRPr="00144DED">
        <w:tab/>
      </w:r>
      <w:r w:rsidRPr="00144DED">
        <w:tab/>
      </w:r>
      <w:r w:rsidRPr="00144DED">
        <w:tab/>
      </w:r>
      <w:r w:rsidRPr="00144DED">
        <w:tab/>
        <w:t xml:space="preserve">                                             Datum:</w:t>
      </w:r>
    </w:p>
    <w:p w:rsidR="002B1122" w:rsidRPr="00144DED" w:rsidRDefault="002B1122" w:rsidP="002B1122">
      <w:pPr>
        <w:tabs>
          <w:tab w:val="left" w:pos="993"/>
          <w:tab w:val="left" w:pos="1560"/>
        </w:tabs>
        <w:jc w:val="both"/>
      </w:pPr>
      <w:r w:rsidRPr="00144DED">
        <w:t>Številka:</w:t>
      </w:r>
      <w:r w:rsidRPr="00144DED">
        <w:tab/>
      </w:r>
      <w:r w:rsidRPr="00144DED">
        <w:tab/>
      </w:r>
      <w:r w:rsidRPr="00144DED">
        <w:tab/>
      </w:r>
      <w:r w:rsidRPr="00144DED">
        <w:tab/>
      </w:r>
      <w:r w:rsidRPr="00144DED">
        <w:tab/>
        <w:t xml:space="preserve">                                             Številka:</w:t>
      </w:r>
    </w:p>
    <w:p w:rsidR="002B1122" w:rsidRPr="00144DED" w:rsidRDefault="002B1122" w:rsidP="002B1122">
      <w:pPr>
        <w:tabs>
          <w:tab w:val="left" w:pos="993"/>
          <w:tab w:val="left" w:pos="1560"/>
        </w:tabs>
        <w:jc w:val="both"/>
      </w:pPr>
    </w:p>
    <w:p w:rsidR="002B1122" w:rsidRPr="00144DED" w:rsidRDefault="002B1122" w:rsidP="002B1122">
      <w:pPr>
        <w:tabs>
          <w:tab w:val="left" w:pos="993"/>
          <w:tab w:val="left" w:pos="1560"/>
        </w:tabs>
        <w:jc w:val="both"/>
      </w:pPr>
    </w:p>
    <w:p w:rsidR="002B1122" w:rsidRPr="00144DED" w:rsidRDefault="002B1122" w:rsidP="002B1122">
      <w:pPr>
        <w:tabs>
          <w:tab w:val="left" w:pos="993"/>
          <w:tab w:val="left" w:pos="1560"/>
        </w:tabs>
        <w:jc w:val="both"/>
      </w:pPr>
      <w:r w:rsidRPr="00144DED">
        <w:t xml:space="preserve">     </w:t>
      </w:r>
    </w:p>
    <w:p w:rsidR="002B1122" w:rsidRPr="00144DED" w:rsidRDefault="002B1122" w:rsidP="002B1122">
      <w:pPr>
        <w:tabs>
          <w:tab w:val="left" w:pos="993"/>
          <w:tab w:val="left" w:pos="1560"/>
        </w:tabs>
        <w:jc w:val="both"/>
      </w:pPr>
      <w:r w:rsidRPr="00144DED">
        <w:rPr>
          <w:b/>
        </w:rPr>
        <w:t xml:space="preserve">IZVAJALEC: </w:t>
      </w:r>
      <w:r w:rsidRPr="00144DED">
        <w:rPr>
          <w:b/>
        </w:rPr>
        <w:tab/>
      </w:r>
      <w:r w:rsidRPr="00144DED">
        <w:rPr>
          <w:b/>
        </w:rPr>
        <w:tab/>
      </w:r>
      <w:r w:rsidRPr="00144DED">
        <w:rPr>
          <w:b/>
        </w:rPr>
        <w:tab/>
        <w:t xml:space="preserve">                                                       NAROČNIK:</w:t>
      </w:r>
    </w:p>
    <w:p w:rsidR="002B1122" w:rsidRPr="00144DED" w:rsidRDefault="002B1122" w:rsidP="002B1122">
      <w:pPr>
        <w:tabs>
          <w:tab w:val="left" w:pos="993"/>
          <w:tab w:val="left" w:pos="1560"/>
        </w:tabs>
        <w:jc w:val="both"/>
      </w:pPr>
      <w:r>
        <w:t xml:space="preserve">                                        </w:t>
      </w:r>
      <w:r w:rsidRPr="00144DED">
        <w:tab/>
        <w:t xml:space="preserve">                   UNIVERZITETNI KLINIČNI CENTER LJUBLJANA</w:t>
      </w:r>
    </w:p>
    <w:p w:rsidR="002B1122" w:rsidRPr="00144DED" w:rsidRDefault="002B1122" w:rsidP="002B1122">
      <w:pPr>
        <w:tabs>
          <w:tab w:val="left" w:pos="993"/>
          <w:tab w:val="left" w:pos="1560"/>
        </w:tabs>
        <w:jc w:val="both"/>
      </w:pPr>
      <w:r w:rsidRPr="00144DED">
        <w:t xml:space="preserve">      </w:t>
      </w:r>
    </w:p>
    <w:p w:rsidR="002B1122" w:rsidRPr="00144DED" w:rsidRDefault="002B1122" w:rsidP="002B1122">
      <w:pPr>
        <w:tabs>
          <w:tab w:val="left" w:pos="993"/>
          <w:tab w:val="left" w:pos="1560"/>
        </w:tabs>
        <w:jc w:val="both"/>
      </w:pPr>
      <w:r w:rsidRPr="00144DED">
        <w:tab/>
      </w:r>
      <w:r w:rsidRPr="00144DED">
        <w:tab/>
      </w:r>
      <w:r w:rsidRPr="00144DED">
        <w:tab/>
      </w:r>
      <w:r w:rsidRPr="00144DED">
        <w:tab/>
        <w:t xml:space="preserve">                                                </w:t>
      </w:r>
      <w:r>
        <w:t xml:space="preserve">v. d. </w:t>
      </w:r>
      <w:r w:rsidRPr="00144DED">
        <w:t>generalni  direktor</w:t>
      </w:r>
    </w:p>
    <w:p w:rsidR="002B1122" w:rsidRPr="00144DED" w:rsidRDefault="002B1122" w:rsidP="002B1122">
      <w:pPr>
        <w:tabs>
          <w:tab w:val="left" w:pos="993"/>
          <w:tab w:val="left" w:pos="1560"/>
        </w:tabs>
        <w:jc w:val="both"/>
      </w:pPr>
      <w:r>
        <w:t xml:space="preserve">                    </w:t>
      </w:r>
      <w:r w:rsidRPr="00144DED">
        <w:t xml:space="preserve">                                                           </w:t>
      </w:r>
      <w:r>
        <w:t xml:space="preserve">             Teodor Žepič, univ. dipl. pol.</w:t>
      </w:r>
    </w:p>
    <w:p w:rsidR="002B1122" w:rsidRPr="00144DED" w:rsidRDefault="002B1122" w:rsidP="002B1122"/>
    <w:p w:rsidR="002B1122" w:rsidRPr="00144DED" w:rsidRDefault="002B1122" w:rsidP="002B1122">
      <w:pPr>
        <w:jc w:val="center"/>
      </w:pPr>
    </w:p>
    <w:p w:rsidR="002B1122" w:rsidRPr="00144DED" w:rsidRDefault="002B1122" w:rsidP="002B1122">
      <w:pPr>
        <w:jc w:val="center"/>
      </w:pPr>
    </w:p>
    <w:p w:rsidR="002B1122" w:rsidRPr="00144DED" w:rsidRDefault="002B1122" w:rsidP="002B1122">
      <w:pPr>
        <w:jc w:val="both"/>
        <w:rPr>
          <w:b/>
          <w:u w:val="single"/>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0E0A68">
      <w:headerReference w:type="default" r:id="rId16"/>
      <w:footerReference w:type="default" r:id="rId17"/>
      <w:headerReference w:type="first" r:id="rId18"/>
      <w:footerReference w:type="first" r:id="rId19"/>
      <w:pgSz w:w="11906" w:h="16838" w:code="9"/>
      <w:pgMar w:top="3119" w:right="1021" w:bottom="851" w:left="1021" w:header="851" w:footer="11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B4B" w:rsidRDefault="00B02B4B">
      <w:r>
        <w:separator/>
      </w:r>
    </w:p>
  </w:endnote>
  <w:endnote w:type="continuationSeparator" w:id="0">
    <w:p w:rsidR="00B02B4B" w:rsidRDefault="00B0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rsidR="00790BA8" w:rsidRPr="00936DB7" w:rsidRDefault="00790BA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675379">
          <w:rPr>
            <w:rFonts w:ascii="Arial Narrow" w:hAnsi="Arial Narrow"/>
            <w:noProof/>
          </w:rPr>
          <w:t>22</w:t>
        </w:r>
        <w:r w:rsidRPr="00936DB7">
          <w:rPr>
            <w:rFonts w:ascii="Arial Narrow" w:hAnsi="Arial Narrow"/>
          </w:rPr>
          <w:fldChar w:fldCharType="end"/>
        </w:r>
      </w:p>
    </w:sdtContent>
  </w:sdt>
  <w:p w:rsidR="00790BA8" w:rsidRDefault="00790BA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Pr="003B5B2F" w:rsidRDefault="00790BA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rsidR="00790BA8" w:rsidRPr="003B5B2F" w:rsidRDefault="00790BA8"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354B4D7C" wp14:editId="24E86D95">
          <wp:simplePos x="0" y="0"/>
          <wp:positionH relativeFrom="margin">
            <wp:posOffset>0</wp:posOffset>
          </wp:positionH>
          <wp:positionV relativeFrom="margin">
            <wp:posOffset>7854150</wp:posOffset>
          </wp:positionV>
          <wp:extent cx="2499360" cy="744220"/>
          <wp:effectExtent l="19050" t="0" r="0" b="0"/>
          <wp:wrapSquare wrapText="bothSides"/>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B4B" w:rsidRDefault="00B02B4B">
      <w:r>
        <w:separator/>
      </w:r>
    </w:p>
  </w:footnote>
  <w:footnote w:type="continuationSeparator" w:id="0">
    <w:p w:rsidR="00B02B4B" w:rsidRDefault="00B02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Default="00790BA8" w:rsidP="005371E3">
    <w:pPr>
      <w:jc w:val="right"/>
    </w:pPr>
    <w:r>
      <w:rPr>
        <w:noProof/>
      </w:rPr>
      <w:drawing>
        <wp:inline distT="0" distB="0" distL="0" distR="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Default="00790BA8"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7D06C57"/>
    <w:multiLevelType w:val="hybridMultilevel"/>
    <w:tmpl w:val="15BAD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24F7E"/>
    <w:multiLevelType w:val="hybridMultilevel"/>
    <w:tmpl w:val="B472095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A3110"/>
    <w:multiLevelType w:val="hybridMultilevel"/>
    <w:tmpl w:val="CAD02D3C"/>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3176011"/>
    <w:multiLevelType w:val="hybridMultilevel"/>
    <w:tmpl w:val="52980ED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F6912"/>
    <w:multiLevelType w:val="hybridMultilevel"/>
    <w:tmpl w:val="34AAA50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F8D6FAC"/>
    <w:multiLevelType w:val="hybridMultilevel"/>
    <w:tmpl w:val="EFDA3E70"/>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14" w15:restartNumberingAfterBreak="0">
    <w:nsid w:val="3A0D4C41"/>
    <w:multiLevelType w:val="hybridMultilevel"/>
    <w:tmpl w:val="A080EF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32E99"/>
    <w:multiLevelType w:val="hybridMultilevel"/>
    <w:tmpl w:val="C4F220CC"/>
    <w:lvl w:ilvl="0" w:tplc="659EC3B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4B1368CE"/>
    <w:multiLevelType w:val="hybridMultilevel"/>
    <w:tmpl w:val="0BB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C325C6"/>
    <w:multiLevelType w:val="hybridMultilevel"/>
    <w:tmpl w:val="BBA8A35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91C5344"/>
    <w:multiLevelType w:val="hybridMultilevel"/>
    <w:tmpl w:val="FE28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130F1C"/>
    <w:multiLevelType w:val="hybridMultilevel"/>
    <w:tmpl w:val="A0489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A523B"/>
    <w:multiLevelType w:val="hybridMultilevel"/>
    <w:tmpl w:val="5E44C6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22"/>
  </w:num>
  <w:num w:numId="5">
    <w:abstractNumId w:val="24"/>
  </w:num>
  <w:num w:numId="6">
    <w:abstractNumId w:val="35"/>
  </w:num>
  <w:num w:numId="7">
    <w:abstractNumId w:val="25"/>
  </w:num>
  <w:num w:numId="8">
    <w:abstractNumId w:val="0"/>
  </w:num>
  <w:num w:numId="9">
    <w:abstractNumId w:val="28"/>
  </w:num>
  <w:num w:numId="10">
    <w:abstractNumId w:val="34"/>
  </w:num>
  <w:num w:numId="11">
    <w:abstractNumId w:val="17"/>
  </w:num>
  <w:num w:numId="12">
    <w:abstractNumId w:val="26"/>
  </w:num>
  <w:num w:numId="13">
    <w:abstractNumId w:val="12"/>
  </w:num>
  <w:num w:numId="14">
    <w:abstractNumId w:val="30"/>
  </w:num>
  <w:num w:numId="15">
    <w:abstractNumId w:val="3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7"/>
  </w:num>
  <w:num w:numId="23">
    <w:abstractNumId w:val="14"/>
  </w:num>
  <w:num w:numId="24">
    <w:abstractNumId w:val="19"/>
  </w:num>
  <w:num w:numId="25">
    <w:abstractNumId w:val="13"/>
  </w:num>
  <w:num w:numId="26">
    <w:abstractNumId w:val="29"/>
  </w:num>
  <w:num w:numId="27">
    <w:abstractNumId w:val="2"/>
  </w:num>
  <w:num w:numId="28">
    <w:abstractNumId w:val="20"/>
  </w:num>
  <w:num w:numId="29">
    <w:abstractNumId w:val="9"/>
  </w:num>
  <w:num w:numId="30">
    <w:abstractNumId w:val="3"/>
  </w:num>
  <w:num w:numId="31">
    <w:abstractNumId w:val="15"/>
  </w:num>
  <w:num w:numId="32">
    <w:abstractNumId w:val="11"/>
  </w:num>
  <w:num w:numId="33">
    <w:abstractNumId w:val="23"/>
  </w:num>
  <w:num w:numId="34">
    <w:abstractNumId w:val="32"/>
  </w:num>
  <w:num w:numId="35">
    <w:abstractNumId w:val="18"/>
  </w:num>
  <w:num w:numId="36">
    <w:abstractNumId w:val="4"/>
  </w:num>
  <w:num w:numId="37">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4502"/>
    <w:rsid w:val="00026548"/>
    <w:rsid w:val="000325D4"/>
    <w:rsid w:val="00042CA7"/>
    <w:rsid w:val="00050DC5"/>
    <w:rsid w:val="000510C8"/>
    <w:rsid w:val="000533CE"/>
    <w:rsid w:val="000610C4"/>
    <w:rsid w:val="00064D50"/>
    <w:rsid w:val="00066E96"/>
    <w:rsid w:val="00070992"/>
    <w:rsid w:val="00073873"/>
    <w:rsid w:val="00084E3D"/>
    <w:rsid w:val="00085677"/>
    <w:rsid w:val="00087373"/>
    <w:rsid w:val="000946E4"/>
    <w:rsid w:val="000947A9"/>
    <w:rsid w:val="00095D92"/>
    <w:rsid w:val="000A142D"/>
    <w:rsid w:val="000A4D83"/>
    <w:rsid w:val="000B1A5F"/>
    <w:rsid w:val="000B2C3F"/>
    <w:rsid w:val="000B2D8A"/>
    <w:rsid w:val="000B6763"/>
    <w:rsid w:val="000C04F6"/>
    <w:rsid w:val="000C24B0"/>
    <w:rsid w:val="000D5A5C"/>
    <w:rsid w:val="000D630A"/>
    <w:rsid w:val="000D7A56"/>
    <w:rsid w:val="000E0A68"/>
    <w:rsid w:val="000E1F7C"/>
    <w:rsid w:val="000E2EF6"/>
    <w:rsid w:val="000F4318"/>
    <w:rsid w:val="00100F32"/>
    <w:rsid w:val="001038D2"/>
    <w:rsid w:val="00104D3D"/>
    <w:rsid w:val="00106D73"/>
    <w:rsid w:val="001110B3"/>
    <w:rsid w:val="001112B8"/>
    <w:rsid w:val="001156AF"/>
    <w:rsid w:val="00115788"/>
    <w:rsid w:val="00116C4F"/>
    <w:rsid w:val="00123D39"/>
    <w:rsid w:val="001242B9"/>
    <w:rsid w:val="00124BA4"/>
    <w:rsid w:val="0012692C"/>
    <w:rsid w:val="001305B7"/>
    <w:rsid w:val="00130C57"/>
    <w:rsid w:val="001473BA"/>
    <w:rsid w:val="00151A86"/>
    <w:rsid w:val="00163462"/>
    <w:rsid w:val="00164132"/>
    <w:rsid w:val="001666D9"/>
    <w:rsid w:val="00166DA0"/>
    <w:rsid w:val="00177091"/>
    <w:rsid w:val="00177B9E"/>
    <w:rsid w:val="00182830"/>
    <w:rsid w:val="001833CD"/>
    <w:rsid w:val="00185B57"/>
    <w:rsid w:val="001903F7"/>
    <w:rsid w:val="0019380F"/>
    <w:rsid w:val="00195F36"/>
    <w:rsid w:val="001A1938"/>
    <w:rsid w:val="001A53C2"/>
    <w:rsid w:val="001B0373"/>
    <w:rsid w:val="001B77E1"/>
    <w:rsid w:val="001D0A56"/>
    <w:rsid w:val="001D2286"/>
    <w:rsid w:val="001D4814"/>
    <w:rsid w:val="001E17F4"/>
    <w:rsid w:val="001E7D99"/>
    <w:rsid w:val="001F03D1"/>
    <w:rsid w:val="001F103E"/>
    <w:rsid w:val="001F22D1"/>
    <w:rsid w:val="001F4857"/>
    <w:rsid w:val="002033BF"/>
    <w:rsid w:val="00207758"/>
    <w:rsid w:val="00210D91"/>
    <w:rsid w:val="0021262D"/>
    <w:rsid w:val="0022335B"/>
    <w:rsid w:val="00223A63"/>
    <w:rsid w:val="00224C51"/>
    <w:rsid w:val="00233B23"/>
    <w:rsid w:val="00237AF7"/>
    <w:rsid w:val="002436C2"/>
    <w:rsid w:val="00243E61"/>
    <w:rsid w:val="00245340"/>
    <w:rsid w:val="002453C1"/>
    <w:rsid w:val="00247932"/>
    <w:rsid w:val="00247B4C"/>
    <w:rsid w:val="00250BEE"/>
    <w:rsid w:val="00252D95"/>
    <w:rsid w:val="00253974"/>
    <w:rsid w:val="00255455"/>
    <w:rsid w:val="00256DCA"/>
    <w:rsid w:val="002649BA"/>
    <w:rsid w:val="002653EB"/>
    <w:rsid w:val="00266E3A"/>
    <w:rsid w:val="00276A50"/>
    <w:rsid w:val="00284699"/>
    <w:rsid w:val="002953C7"/>
    <w:rsid w:val="002957AC"/>
    <w:rsid w:val="00297477"/>
    <w:rsid w:val="002976F7"/>
    <w:rsid w:val="002A03EF"/>
    <w:rsid w:val="002A4EEA"/>
    <w:rsid w:val="002B1122"/>
    <w:rsid w:val="002B7C37"/>
    <w:rsid w:val="002C30A2"/>
    <w:rsid w:val="002C3E95"/>
    <w:rsid w:val="002C4263"/>
    <w:rsid w:val="002D0431"/>
    <w:rsid w:val="002D0E4C"/>
    <w:rsid w:val="002D1977"/>
    <w:rsid w:val="002D5626"/>
    <w:rsid w:val="002E141A"/>
    <w:rsid w:val="003051A9"/>
    <w:rsid w:val="003070B8"/>
    <w:rsid w:val="00312E98"/>
    <w:rsid w:val="00313362"/>
    <w:rsid w:val="003153BD"/>
    <w:rsid w:val="003219E1"/>
    <w:rsid w:val="0032595E"/>
    <w:rsid w:val="00327B93"/>
    <w:rsid w:val="00331BEC"/>
    <w:rsid w:val="0034100C"/>
    <w:rsid w:val="0034300C"/>
    <w:rsid w:val="003433B0"/>
    <w:rsid w:val="00346A4B"/>
    <w:rsid w:val="0035362E"/>
    <w:rsid w:val="003601E8"/>
    <w:rsid w:val="00361159"/>
    <w:rsid w:val="00363860"/>
    <w:rsid w:val="00365D85"/>
    <w:rsid w:val="00366FFE"/>
    <w:rsid w:val="00370F9A"/>
    <w:rsid w:val="00372EC8"/>
    <w:rsid w:val="00382F36"/>
    <w:rsid w:val="00392C44"/>
    <w:rsid w:val="00393130"/>
    <w:rsid w:val="00393330"/>
    <w:rsid w:val="00395233"/>
    <w:rsid w:val="0039706C"/>
    <w:rsid w:val="003A12A6"/>
    <w:rsid w:val="003A283E"/>
    <w:rsid w:val="003A36A0"/>
    <w:rsid w:val="003A577D"/>
    <w:rsid w:val="003A721E"/>
    <w:rsid w:val="003B0F91"/>
    <w:rsid w:val="003B3C3E"/>
    <w:rsid w:val="003B5B2F"/>
    <w:rsid w:val="003B7E67"/>
    <w:rsid w:val="003C1F9A"/>
    <w:rsid w:val="003D3C2B"/>
    <w:rsid w:val="003D5188"/>
    <w:rsid w:val="003E62B1"/>
    <w:rsid w:val="003F5BC6"/>
    <w:rsid w:val="003F7338"/>
    <w:rsid w:val="003F7F60"/>
    <w:rsid w:val="00402F85"/>
    <w:rsid w:val="004072F7"/>
    <w:rsid w:val="00410955"/>
    <w:rsid w:val="00417053"/>
    <w:rsid w:val="00417B19"/>
    <w:rsid w:val="00423257"/>
    <w:rsid w:val="00423C10"/>
    <w:rsid w:val="004363A1"/>
    <w:rsid w:val="004455E0"/>
    <w:rsid w:val="0044604F"/>
    <w:rsid w:val="00451D54"/>
    <w:rsid w:val="00460BE0"/>
    <w:rsid w:val="00466D06"/>
    <w:rsid w:val="004710A9"/>
    <w:rsid w:val="00473DA8"/>
    <w:rsid w:val="0047760C"/>
    <w:rsid w:val="00481A1F"/>
    <w:rsid w:val="00482AF3"/>
    <w:rsid w:val="004836A6"/>
    <w:rsid w:val="004839C1"/>
    <w:rsid w:val="00491E79"/>
    <w:rsid w:val="00493461"/>
    <w:rsid w:val="004A46E9"/>
    <w:rsid w:val="004A505B"/>
    <w:rsid w:val="004A58EF"/>
    <w:rsid w:val="004B2413"/>
    <w:rsid w:val="004B429A"/>
    <w:rsid w:val="004B47E8"/>
    <w:rsid w:val="004B5A20"/>
    <w:rsid w:val="004C48DA"/>
    <w:rsid w:val="004D2B5F"/>
    <w:rsid w:val="004D403C"/>
    <w:rsid w:val="004E0AEB"/>
    <w:rsid w:val="004E314C"/>
    <w:rsid w:val="004E7117"/>
    <w:rsid w:val="004F4B77"/>
    <w:rsid w:val="004F560F"/>
    <w:rsid w:val="0050248C"/>
    <w:rsid w:val="0050385F"/>
    <w:rsid w:val="00504FA5"/>
    <w:rsid w:val="00507D37"/>
    <w:rsid w:val="00507F78"/>
    <w:rsid w:val="00510CA8"/>
    <w:rsid w:val="00513B92"/>
    <w:rsid w:val="00517F23"/>
    <w:rsid w:val="0052184F"/>
    <w:rsid w:val="00530B5F"/>
    <w:rsid w:val="00531604"/>
    <w:rsid w:val="0053183F"/>
    <w:rsid w:val="00535B85"/>
    <w:rsid w:val="005371E3"/>
    <w:rsid w:val="00537587"/>
    <w:rsid w:val="0054397F"/>
    <w:rsid w:val="00550E8D"/>
    <w:rsid w:val="00553B7D"/>
    <w:rsid w:val="00553C90"/>
    <w:rsid w:val="0056101B"/>
    <w:rsid w:val="00572F43"/>
    <w:rsid w:val="00573CC6"/>
    <w:rsid w:val="0058346D"/>
    <w:rsid w:val="00595FFA"/>
    <w:rsid w:val="005A1B75"/>
    <w:rsid w:val="005A21A6"/>
    <w:rsid w:val="005A2FF1"/>
    <w:rsid w:val="005A5EAD"/>
    <w:rsid w:val="005A6E73"/>
    <w:rsid w:val="005B7B74"/>
    <w:rsid w:val="005C1338"/>
    <w:rsid w:val="005C19A4"/>
    <w:rsid w:val="005D07AE"/>
    <w:rsid w:val="005D0DB7"/>
    <w:rsid w:val="005D2365"/>
    <w:rsid w:val="005D2C5B"/>
    <w:rsid w:val="005D5D93"/>
    <w:rsid w:val="005D7F1E"/>
    <w:rsid w:val="005E0219"/>
    <w:rsid w:val="005E0406"/>
    <w:rsid w:val="005F1107"/>
    <w:rsid w:val="005F1398"/>
    <w:rsid w:val="005F140E"/>
    <w:rsid w:val="005F1570"/>
    <w:rsid w:val="005F3B75"/>
    <w:rsid w:val="005F3D4C"/>
    <w:rsid w:val="005F48A9"/>
    <w:rsid w:val="00602401"/>
    <w:rsid w:val="00610BFA"/>
    <w:rsid w:val="006129E2"/>
    <w:rsid w:val="00612ECC"/>
    <w:rsid w:val="006212C9"/>
    <w:rsid w:val="006324C2"/>
    <w:rsid w:val="00632F45"/>
    <w:rsid w:val="00633ABC"/>
    <w:rsid w:val="00633CFA"/>
    <w:rsid w:val="00634C0B"/>
    <w:rsid w:val="0063655F"/>
    <w:rsid w:val="00636ABE"/>
    <w:rsid w:val="00643EF8"/>
    <w:rsid w:val="006443D4"/>
    <w:rsid w:val="00657087"/>
    <w:rsid w:val="0066777B"/>
    <w:rsid w:val="00670EEA"/>
    <w:rsid w:val="006710C3"/>
    <w:rsid w:val="006726FE"/>
    <w:rsid w:val="00673695"/>
    <w:rsid w:val="00674097"/>
    <w:rsid w:val="00675379"/>
    <w:rsid w:val="00675C34"/>
    <w:rsid w:val="00693061"/>
    <w:rsid w:val="006A0424"/>
    <w:rsid w:val="006A4B51"/>
    <w:rsid w:val="006B125D"/>
    <w:rsid w:val="006B47A8"/>
    <w:rsid w:val="006C1395"/>
    <w:rsid w:val="006C151F"/>
    <w:rsid w:val="006C17D5"/>
    <w:rsid w:val="006C4D4C"/>
    <w:rsid w:val="006C4FF8"/>
    <w:rsid w:val="006D3D95"/>
    <w:rsid w:val="006D553F"/>
    <w:rsid w:val="006E07CA"/>
    <w:rsid w:val="006E07FC"/>
    <w:rsid w:val="006E2B09"/>
    <w:rsid w:val="006E3348"/>
    <w:rsid w:val="006E4E69"/>
    <w:rsid w:val="00704B01"/>
    <w:rsid w:val="0070628A"/>
    <w:rsid w:val="00706AA1"/>
    <w:rsid w:val="00721A0A"/>
    <w:rsid w:val="00723440"/>
    <w:rsid w:val="00727203"/>
    <w:rsid w:val="007303A6"/>
    <w:rsid w:val="00730E61"/>
    <w:rsid w:val="0073381A"/>
    <w:rsid w:val="00734336"/>
    <w:rsid w:val="00734715"/>
    <w:rsid w:val="007428BE"/>
    <w:rsid w:val="00744357"/>
    <w:rsid w:val="00747A62"/>
    <w:rsid w:val="0075106A"/>
    <w:rsid w:val="0075230E"/>
    <w:rsid w:val="0075429E"/>
    <w:rsid w:val="00763983"/>
    <w:rsid w:val="007672FC"/>
    <w:rsid w:val="00767FBE"/>
    <w:rsid w:val="007701B7"/>
    <w:rsid w:val="00772819"/>
    <w:rsid w:val="00772BFF"/>
    <w:rsid w:val="00777606"/>
    <w:rsid w:val="0078234D"/>
    <w:rsid w:val="00790BA8"/>
    <w:rsid w:val="007918A4"/>
    <w:rsid w:val="007957A6"/>
    <w:rsid w:val="007A2782"/>
    <w:rsid w:val="007A4561"/>
    <w:rsid w:val="007A4F1E"/>
    <w:rsid w:val="007B1887"/>
    <w:rsid w:val="007B1C02"/>
    <w:rsid w:val="007B2F63"/>
    <w:rsid w:val="007C2CED"/>
    <w:rsid w:val="007D2492"/>
    <w:rsid w:val="007D5A84"/>
    <w:rsid w:val="007E0D54"/>
    <w:rsid w:val="007F0EF7"/>
    <w:rsid w:val="007F1B14"/>
    <w:rsid w:val="007F4D51"/>
    <w:rsid w:val="00800D9F"/>
    <w:rsid w:val="008014AF"/>
    <w:rsid w:val="0081186A"/>
    <w:rsid w:val="0081296F"/>
    <w:rsid w:val="00813CA5"/>
    <w:rsid w:val="008253A1"/>
    <w:rsid w:val="00826952"/>
    <w:rsid w:val="00827032"/>
    <w:rsid w:val="00834469"/>
    <w:rsid w:val="00834606"/>
    <w:rsid w:val="00836798"/>
    <w:rsid w:val="00837541"/>
    <w:rsid w:val="00853C58"/>
    <w:rsid w:val="00856670"/>
    <w:rsid w:val="0085685B"/>
    <w:rsid w:val="00860C60"/>
    <w:rsid w:val="00861D16"/>
    <w:rsid w:val="008644D6"/>
    <w:rsid w:val="00864CBB"/>
    <w:rsid w:val="00865251"/>
    <w:rsid w:val="00876984"/>
    <w:rsid w:val="008853EB"/>
    <w:rsid w:val="00886BDC"/>
    <w:rsid w:val="0089471E"/>
    <w:rsid w:val="008956E2"/>
    <w:rsid w:val="008A30AF"/>
    <w:rsid w:val="008A4AD2"/>
    <w:rsid w:val="008A4DD6"/>
    <w:rsid w:val="008A58B1"/>
    <w:rsid w:val="008B4E38"/>
    <w:rsid w:val="008B5650"/>
    <w:rsid w:val="008C0194"/>
    <w:rsid w:val="008C69A6"/>
    <w:rsid w:val="008D1126"/>
    <w:rsid w:val="008D58B5"/>
    <w:rsid w:val="008E0C33"/>
    <w:rsid w:val="008E27D4"/>
    <w:rsid w:val="008E6E07"/>
    <w:rsid w:val="008F5F64"/>
    <w:rsid w:val="00903206"/>
    <w:rsid w:val="00903E1F"/>
    <w:rsid w:val="009067CC"/>
    <w:rsid w:val="00907216"/>
    <w:rsid w:val="00913A3C"/>
    <w:rsid w:val="00923774"/>
    <w:rsid w:val="00923E3E"/>
    <w:rsid w:val="00925960"/>
    <w:rsid w:val="00932EB9"/>
    <w:rsid w:val="00933C66"/>
    <w:rsid w:val="0093597A"/>
    <w:rsid w:val="00936DB7"/>
    <w:rsid w:val="009445ED"/>
    <w:rsid w:val="0094529F"/>
    <w:rsid w:val="009510C1"/>
    <w:rsid w:val="00951C9A"/>
    <w:rsid w:val="00955475"/>
    <w:rsid w:val="00955725"/>
    <w:rsid w:val="009575E1"/>
    <w:rsid w:val="00957D1C"/>
    <w:rsid w:val="00963C5F"/>
    <w:rsid w:val="00965A73"/>
    <w:rsid w:val="009660A7"/>
    <w:rsid w:val="00971B91"/>
    <w:rsid w:val="00974290"/>
    <w:rsid w:val="0097587A"/>
    <w:rsid w:val="00982805"/>
    <w:rsid w:val="00983453"/>
    <w:rsid w:val="009869D8"/>
    <w:rsid w:val="0098788F"/>
    <w:rsid w:val="009930CF"/>
    <w:rsid w:val="009933DD"/>
    <w:rsid w:val="009A050C"/>
    <w:rsid w:val="009A3C0A"/>
    <w:rsid w:val="009A42AA"/>
    <w:rsid w:val="009A6480"/>
    <w:rsid w:val="009B3C99"/>
    <w:rsid w:val="009C309F"/>
    <w:rsid w:val="009D1725"/>
    <w:rsid w:val="009D43BB"/>
    <w:rsid w:val="009D6A97"/>
    <w:rsid w:val="009E5588"/>
    <w:rsid w:val="009E59C9"/>
    <w:rsid w:val="009F35B3"/>
    <w:rsid w:val="009F36EC"/>
    <w:rsid w:val="009F655C"/>
    <w:rsid w:val="00A1131D"/>
    <w:rsid w:val="00A12178"/>
    <w:rsid w:val="00A13DD2"/>
    <w:rsid w:val="00A15535"/>
    <w:rsid w:val="00A20E33"/>
    <w:rsid w:val="00A23D83"/>
    <w:rsid w:val="00A253F1"/>
    <w:rsid w:val="00A25A48"/>
    <w:rsid w:val="00A25E4A"/>
    <w:rsid w:val="00A30881"/>
    <w:rsid w:val="00A341D9"/>
    <w:rsid w:val="00A47EF6"/>
    <w:rsid w:val="00A507E4"/>
    <w:rsid w:val="00A52EE0"/>
    <w:rsid w:val="00A56379"/>
    <w:rsid w:val="00A56797"/>
    <w:rsid w:val="00A567F8"/>
    <w:rsid w:val="00A639BA"/>
    <w:rsid w:val="00A64C31"/>
    <w:rsid w:val="00A70D4E"/>
    <w:rsid w:val="00A77C36"/>
    <w:rsid w:val="00A81774"/>
    <w:rsid w:val="00A82ACF"/>
    <w:rsid w:val="00A82D6F"/>
    <w:rsid w:val="00A845F0"/>
    <w:rsid w:val="00A87FD3"/>
    <w:rsid w:val="00A96307"/>
    <w:rsid w:val="00AB7FF4"/>
    <w:rsid w:val="00AC1F37"/>
    <w:rsid w:val="00AC42C6"/>
    <w:rsid w:val="00AC6B25"/>
    <w:rsid w:val="00AC6BF0"/>
    <w:rsid w:val="00AE15C1"/>
    <w:rsid w:val="00AE2070"/>
    <w:rsid w:val="00AE2CE9"/>
    <w:rsid w:val="00AE7EB4"/>
    <w:rsid w:val="00AF2181"/>
    <w:rsid w:val="00B02B4B"/>
    <w:rsid w:val="00B05157"/>
    <w:rsid w:val="00B06D1F"/>
    <w:rsid w:val="00B15DE2"/>
    <w:rsid w:val="00B16513"/>
    <w:rsid w:val="00B16D7D"/>
    <w:rsid w:val="00B242A7"/>
    <w:rsid w:val="00B27C62"/>
    <w:rsid w:val="00B31D29"/>
    <w:rsid w:val="00B3218E"/>
    <w:rsid w:val="00B3491F"/>
    <w:rsid w:val="00B40018"/>
    <w:rsid w:val="00B4073E"/>
    <w:rsid w:val="00B47E4A"/>
    <w:rsid w:val="00B50615"/>
    <w:rsid w:val="00B525F9"/>
    <w:rsid w:val="00B5533C"/>
    <w:rsid w:val="00B56AFB"/>
    <w:rsid w:val="00B5732B"/>
    <w:rsid w:val="00B6017F"/>
    <w:rsid w:val="00B636AE"/>
    <w:rsid w:val="00B65FCF"/>
    <w:rsid w:val="00B662DD"/>
    <w:rsid w:val="00B770EF"/>
    <w:rsid w:val="00B77257"/>
    <w:rsid w:val="00B8144F"/>
    <w:rsid w:val="00B87E09"/>
    <w:rsid w:val="00B92A2E"/>
    <w:rsid w:val="00BA3828"/>
    <w:rsid w:val="00BB0E58"/>
    <w:rsid w:val="00BB387C"/>
    <w:rsid w:val="00BB5178"/>
    <w:rsid w:val="00BB62EE"/>
    <w:rsid w:val="00BB6C35"/>
    <w:rsid w:val="00BB6E50"/>
    <w:rsid w:val="00BE279F"/>
    <w:rsid w:val="00BE3AAF"/>
    <w:rsid w:val="00BE649A"/>
    <w:rsid w:val="00BE6AD0"/>
    <w:rsid w:val="00BF491F"/>
    <w:rsid w:val="00C013E1"/>
    <w:rsid w:val="00C0427F"/>
    <w:rsid w:val="00C106A4"/>
    <w:rsid w:val="00C109D7"/>
    <w:rsid w:val="00C1366D"/>
    <w:rsid w:val="00C16598"/>
    <w:rsid w:val="00C165C5"/>
    <w:rsid w:val="00C17E83"/>
    <w:rsid w:val="00C22A72"/>
    <w:rsid w:val="00C236A6"/>
    <w:rsid w:val="00C267A4"/>
    <w:rsid w:val="00C306FD"/>
    <w:rsid w:val="00C31AE3"/>
    <w:rsid w:val="00C35337"/>
    <w:rsid w:val="00C41AC6"/>
    <w:rsid w:val="00C44D8C"/>
    <w:rsid w:val="00C60329"/>
    <w:rsid w:val="00C6106B"/>
    <w:rsid w:val="00C738E7"/>
    <w:rsid w:val="00C74718"/>
    <w:rsid w:val="00C77B5C"/>
    <w:rsid w:val="00C834C4"/>
    <w:rsid w:val="00C87956"/>
    <w:rsid w:val="00C901B8"/>
    <w:rsid w:val="00C924F8"/>
    <w:rsid w:val="00C94C6B"/>
    <w:rsid w:val="00CA10E8"/>
    <w:rsid w:val="00CA3347"/>
    <w:rsid w:val="00CA33CE"/>
    <w:rsid w:val="00CB1E58"/>
    <w:rsid w:val="00CB2354"/>
    <w:rsid w:val="00CB720C"/>
    <w:rsid w:val="00CC393D"/>
    <w:rsid w:val="00CE2EFA"/>
    <w:rsid w:val="00CE2F91"/>
    <w:rsid w:val="00CE4ED7"/>
    <w:rsid w:val="00CE557A"/>
    <w:rsid w:val="00CF0E7A"/>
    <w:rsid w:val="00CF1DE7"/>
    <w:rsid w:val="00D00706"/>
    <w:rsid w:val="00D03613"/>
    <w:rsid w:val="00D1278B"/>
    <w:rsid w:val="00D13674"/>
    <w:rsid w:val="00D16844"/>
    <w:rsid w:val="00D21D94"/>
    <w:rsid w:val="00D249BB"/>
    <w:rsid w:val="00D274CF"/>
    <w:rsid w:val="00D41731"/>
    <w:rsid w:val="00D43F5F"/>
    <w:rsid w:val="00D45098"/>
    <w:rsid w:val="00D510E3"/>
    <w:rsid w:val="00D67A6B"/>
    <w:rsid w:val="00D77431"/>
    <w:rsid w:val="00D808E1"/>
    <w:rsid w:val="00D831BE"/>
    <w:rsid w:val="00DA1CCF"/>
    <w:rsid w:val="00DA3D51"/>
    <w:rsid w:val="00DA5BA5"/>
    <w:rsid w:val="00DB0167"/>
    <w:rsid w:val="00DB1112"/>
    <w:rsid w:val="00DB3058"/>
    <w:rsid w:val="00DB3770"/>
    <w:rsid w:val="00DC6B50"/>
    <w:rsid w:val="00DD478E"/>
    <w:rsid w:val="00DD5B32"/>
    <w:rsid w:val="00DE3D00"/>
    <w:rsid w:val="00DE40FD"/>
    <w:rsid w:val="00DF47B0"/>
    <w:rsid w:val="00DF599E"/>
    <w:rsid w:val="00DF652E"/>
    <w:rsid w:val="00DF6B82"/>
    <w:rsid w:val="00E03B9A"/>
    <w:rsid w:val="00E0666B"/>
    <w:rsid w:val="00E074B8"/>
    <w:rsid w:val="00E23184"/>
    <w:rsid w:val="00E35FBA"/>
    <w:rsid w:val="00E37A47"/>
    <w:rsid w:val="00E37BFD"/>
    <w:rsid w:val="00E45CAA"/>
    <w:rsid w:val="00E462AB"/>
    <w:rsid w:val="00E500BD"/>
    <w:rsid w:val="00E500DF"/>
    <w:rsid w:val="00E53B7A"/>
    <w:rsid w:val="00E67155"/>
    <w:rsid w:val="00E70672"/>
    <w:rsid w:val="00E7490E"/>
    <w:rsid w:val="00E82086"/>
    <w:rsid w:val="00E9175F"/>
    <w:rsid w:val="00E92740"/>
    <w:rsid w:val="00E93122"/>
    <w:rsid w:val="00EB2B05"/>
    <w:rsid w:val="00EB397C"/>
    <w:rsid w:val="00EB419F"/>
    <w:rsid w:val="00EB78AE"/>
    <w:rsid w:val="00EC21A9"/>
    <w:rsid w:val="00EC3289"/>
    <w:rsid w:val="00EC43FF"/>
    <w:rsid w:val="00EC54CD"/>
    <w:rsid w:val="00EC773F"/>
    <w:rsid w:val="00ED09B4"/>
    <w:rsid w:val="00ED393A"/>
    <w:rsid w:val="00ED4571"/>
    <w:rsid w:val="00EE4DAC"/>
    <w:rsid w:val="00EF3F66"/>
    <w:rsid w:val="00EF4637"/>
    <w:rsid w:val="00EF5F15"/>
    <w:rsid w:val="00EF67CF"/>
    <w:rsid w:val="00F112B3"/>
    <w:rsid w:val="00F13736"/>
    <w:rsid w:val="00F148CE"/>
    <w:rsid w:val="00F21BD5"/>
    <w:rsid w:val="00F22C9D"/>
    <w:rsid w:val="00F255EA"/>
    <w:rsid w:val="00F26870"/>
    <w:rsid w:val="00F37E5E"/>
    <w:rsid w:val="00F402D8"/>
    <w:rsid w:val="00F560F5"/>
    <w:rsid w:val="00F61057"/>
    <w:rsid w:val="00F66732"/>
    <w:rsid w:val="00F82269"/>
    <w:rsid w:val="00F843C5"/>
    <w:rsid w:val="00F85404"/>
    <w:rsid w:val="00F86311"/>
    <w:rsid w:val="00F8671A"/>
    <w:rsid w:val="00F93D33"/>
    <w:rsid w:val="00F96BED"/>
    <w:rsid w:val="00FA28E9"/>
    <w:rsid w:val="00FA79DC"/>
    <w:rsid w:val="00FB714F"/>
    <w:rsid w:val="00FC4442"/>
    <w:rsid w:val="00FC5858"/>
    <w:rsid w:val="00FC6D57"/>
    <w:rsid w:val="00FC74B0"/>
    <w:rsid w:val="00FD5A63"/>
    <w:rsid w:val="00FD6218"/>
    <w:rsid w:val="00FD655A"/>
    <w:rsid w:val="00FD7DF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6">
    <w:name w:val="heading 6"/>
    <w:basedOn w:val="Navaden"/>
    <w:next w:val="Navaden"/>
    <w:link w:val="Naslov6Znak"/>
    <w:semiHidden/>
    <w:unhideWhenUsed/>
    <w:qFormat/>
    <w:rsid w:val="002B1122"/>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Odstavek seznama_IP,Seznam_IP_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Odstavek seznama_IP Znak,Seznam_IP_1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customStyle="1" w:styleId="Naslov6Znak">
    <w:name w:val="Naslov 6 Znak"/>
    <w:basedOn w:val="Privzetapisavaodstavka"/>
    <w:link w:val="Naslov6"/>
    <w:semiHidden/>
    <w:rsid w:val="002B1122"/>
    <w:rPr>
      <w:rFonts w:asciiTheme="majorHAnsi" w:eastAsiaTheme="majorEastAsia" w:hAnsiTheme="majorHAnsi" w:cstheme="majorBidi"/>
      <w:color w:val="243F60" w:themeColor="accent1" w:themeShade="7F"/>
      <w:sz w:val="24"/>
      <w:szCs w:val="24"/>
    </w:rPr>
  </w:style>
  <w:style w:type="paragraph" w:customStyle="1" w:styleId="default0">
    <w:name w:val="default"/>
    <w:basedOn w:val="Navaden"/>
    <w:rsid w:val="002B112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E9F0F-42FE-44AC-AC30-A0141C378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316</TotalTime>
  <Pages>36</Pages>
  <Words>9257</Words>
  <Characters>52766</Characters>
  <Application>Microsoft Office Word</Application>
  <DocSecurity>0</DocSecurity>
  <Lines>439</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61900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Karmen Tršelič</cp:lastModifiedBy>
  <cp:revision>42</cp:revision>
  <cp:lastPrinted>2019-06-13T15:02:00Z</cp:lastPrinted>
  <dcterms:created xsi:type="dcterms:W3CDTF">2019-04-15T10:33:00Z</dcterms:created>
  <dcterms:modified xsi:type="dcterms:W3CDTF">2019-06-14T13:03:00Z</dcterms:modified>
</cp:coreProperties>
</file>